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72279919" w:rsidR="000F3C3E" w:rsidRPr="007F7453" w:rsidRDefault="000F3C3E" w:rsidP="000F3C3E">
      <w:pPr>
        <w:pStyle w:val="Header"/>
        <w:tabs>
          <w:tab w:val="right" w:pos="9639"/>
        </w:tabs>
        <w:jc w:val="both"/>
        <w:rPr>
          <w:rFonts w:cs="Arial"/>
          <w:bCs/>
          <w:i/>
          <w:noProof w:val="0"/>
          <w:sz w:val="24"/>
          <w:szCs w:val="24"/>
          <w:lang w:val="en-US"/>
        </w:rPr>
      </w:pPr>
      <w:r w:rsidRPr="007F7453">
        <w:rPr>
          <w:rFonts w:cs="Arial"/>
          <w:bCs/>
          <w:noProof w:val="0"/>
          <w:sz w:val="24"/>
          <w:szCs w:val="24"/>
          <w:lang w:val="en-US"/>
        </w:rPr>
        <w:t>3GPP T</w:t>
      </w:r>
      <w:bookmarkStart w:id="0" w:name="_Ref452454252"/>
      <w:bookmarkEnd w:id="0"/>
      <w:r w:rsidRPr="007F7453">
        <w:rPr>
          <w:rFonts w:cs="Arial"/>
          <w:bCs/>
          <w:noProof w:val="0"/>
          <w:sz w:val="24"/>
          <w:szCs w:val="24"/>
          <w:lang w:val="en-US"/>
        </w:rPr>
        <w:t xml:space="preserve">SG-RAN </w:t>
      </w:r>
      <w:r w:rsidRPr="007F7453">
        <w:rPr>
          <w:rFonts w:cs="Arial"/>
          <w:noProof w:val="0"/>
          <w:sz w:val="24"/>
          <w:szCs w:val="24"/>
          <w:lang w:val="en-US"/>
        </w:rPr>
        <w:t>WG3#</w:t>
      </w:r>
      <w:r w:rsidR="00572BB8" w:rsidRPr="007F7453">
        <w:rPr>
          <w:rFonts w:cs="Arial"/>
          <w:noProof w:val="0"/>
          <w:sz w:val="24"/>
          <w:szCs w:val="24"/>
          <w:lang w:val="en-US"/>
        </w:rPr>
        <w:t>1</w:t>
      </w:r>
      <w:r w:rsidR="00EA6EBB" w:rsidRPr="007F7453">
        <w:rPr>
          <w:rFonts w:cs="Arial"/>
          <w:noProof w:val="0"/>
          <w:sz w:val="24"/>
          <w:szCs w:val="24"/>
          <w:lang w:val="en-US"/>
        </w:rPr>
        <w:t>1</w:t>
      </w:r>
      <w:r w:rsidR="00711BA9">
        <w:rPr>
          <w:rFonts w:cs="Arial"/>
          <w:noProof w:val="0"/>
          <w:sz w:val="24"/>
          <w:szCs w:val="24"/>
          <w:lang w:val="en-US"/>
        </w:rPr>
        <w:t>9</w:t>
      </w:r>
      <w:r w:rsidR="004A200B" w:rsidRPr="007F7453">
        <w:rPr>
          <w:rFonts w:cs="Arial"/>
          <w:bCs/>
          <w:noProof w:val="0"/>
          <w:sz w:val="24"/>
          <w:szCs w:val="24"/>
          <w:lang w:val="en-US"/>
        </w:rPr>
        <w:tab/>
      </w:r>
      <w:r w:rsidR="003E5F28" w:rsidRPr="007F7453">
        <w:rPr>
          <w:rFonts w:cs="Arial"/>
          <w:bCs/>
          <w:noProof w:val="0"/>
          <w:sz w:val="24"/>
          <w:szCs w:val="24"/>
          <w:lang w:val="en-US"/>
        </w:rPr>
        <w:t>R3-</w:t>
      </w:r>
      <w:r w:rsidR="00EA6EBB" w:rsidRPr="007F7453">
        <w:rPr>
          <w:rFonts w:cs="Arial"/>
          <w:bCs/>
          <w:noProof w:val="0"/>
          <w:sz w:val="24"/>
          <w:szCs w:val="24"/>
          <w:lang w:val="en-US"/>
        </w:rPr>
        <w:t>2</w:t>
      </w:r>
      <w:r w:rsidR="00711BA9">
        <w:rPr>
          <w:rFonts w:cs="Arial"/>
          <w:bCs/>
          <w:noProof w:val="0"/>
          <w:sz w:val="24"/>
          <w:szCs w:val="24"/>
          <w:lang w:val="en-US"/>
        </w:rPr>
        <w:t>30085</w:t>
      </w:r>
    </w:p>
    <w:p w14:paraId="7FEE69F1" w14:textId="37D321CC" w:rsidR="000F3C3E" w:rsidRDefault="00711BA9" w:rsidP="000F3C3E">
      <w:pPr>
        <w:pStyle w:val="Header"/>
        <w:jc w:val="both"/>
        <w:rPr>
          <w:rFonts w:eastAsia="MS Mincho" w:cs="Arial"/>
          <w:noProof w:val="0"/>
          <w:sz w:val="24"/>
          <w:szCs w:val="24"/>
        </w:rPr>
      </w:pPr>
      <w:r>
        <w:rPr>
          <w:rFonts w:eastAsia="MS Mincho" w:cs="Arial"/>
          <w:noProof w:val="0"/>
          <w:sz w:val="24"/>
          <w:szCs w:val="24"/>
        </w:rPr>
        <w:t>Athens Greece, February 27 – March 3</w:t>
      </w:r>
      <w:proofErr w:type="gramStart"/>
      <w:r>
        <w:rPr>
          <w:rFonts w:eastAsia="MS Mincho" w:cs="Arial"/>
          <w:noProof w:val="0"/>
          <w:sz w:val="24"/>
          <w:szCs w:val="24"/>
        </w:rPr>
        <w:t xml:space="preserve"> 2023</w:t>
      </w:r>
      <w:proofErr w:type="gramEnd"/>
    </w:p>
    <w:p w14:paraId="7863423A" w14:textId="77777777" w:rsidR="000F3C3E" w:rsidRPr="00B704B9" w:rsidRDefault="000F3C3E" w:rsidP="000F3C3E">
      <w:pPr>
        <w:pStyle w:val="Header"/>
        <w:tabs>
          <w:tab w:val="left" w:pos="2410"/>
        </w:tabs>
        <w:rPr>
          <w:bCs/>
          <w:noProof w:val="0"/>
          <w:sz w:val="24"/>
        </w:rPr>
      </w:pPr>
    </w:p>
    <w:p w14:paraId="12F098B2" w14:textId="77777777" w:rsidR="000F3C3E" w:rsidRPr="00B704B9" w:rsidRDefault="000F3C3E" w:rsidP="000F3C3E">
      <w:pPr>
        <w:pStyle w:val="CRCoverPage"/>
        <w:tabs>
          <w:tab w:val="left" w:pos="1985"/>
          <w:tab w:val="left" w:pos="2410"/>
        </w:tabs>
        <w:rPr>
          <w:rFonts w:cs="Arial"/>
          <w:b/>
          <w:bCs/>
          <w:sz w:val="24"/>
          <w:lang w:eastAsia="ja-JP"/>
        </w:rPr>
      </w:pPr>
      <w:r w:rsidRPr="00FE0650">
        <w:rPr>
          <w:rFonts w:cs="Arial"/>
          <w:b/>
          <w:bCs/>
          <w:sz w:val="24"/>
        </w:rPr>
        <w:t>Agenda item:</w:t>
      </w:r>
      <w:r w:rsidR="00944BB6" w:rsidRPr="00FE0650">
        <w:rPr>
          <w:rFonts w:cs="Arial"/>
          <w:b/>
          <w:bCs/>
          <w:sz w:val="24"/>
        </w:rPr>
        <w:tab/>
      </w:r>
      <w:r w:rsidR="00702D2C" w:rsidRPr="00FE0650">
        <w:rPr>
          <w:rFonts w:cs="Arial"/>
          <w:b/>
          <w:bCs/>
          <w:sz w:val="24"/>
        </w:rPr>
        <w:t xml:space="preserve">14.2 </w:t>
      </w:r>
      <w:proofErr w:type="spellStart"/>
      <w:r w:rsidR="00702D2C" w:rsidRPr="00FE0650">
        <w:rPr>
          <w:rFonts w:cs="Arial"/>
          <w:b/>
          <w:bCs/>
          <w:sz w:val="24"/>
        </w:rPr>
        <w:t>Signaling</w:t>
      </w:r>
      <w:proofErr w:type="spellEnd"/>
      <w:r w:rsidR="00702D2C" w:rsidRPr="00FE0650">
        <w:rPr>
          <w:rFonts w:cs="Arial"/>
          <w:b/>
          <w:bCs/>
          <w:sz w:val="24"/>
        </w:rPr>
        <w:t xml:space="preserve"> Support for L1/L2 based Inter-Cell Mobility</w:t>
      </w:r>
    </w:p>
    <w:p w14:paraId="331E8E4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643FFD2" w14:textId="7F76CE5D"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E1F1F">
        <w:rPr>
          <w:rFonts w:ascii="Arial" w:hAnsi="Arial" w:cs="Arial"/>
          <w:b/>
          <w:bCs/>
          <w:sz w:val="24"/>
        </w:rPr>
        <w:t>Discussion on</w:t>
      </w:r>
      <w:r w:rsidR="006C790C">
        <w:rPr>
          <w:rFonts w:ascii="Arial" w:hAnsi="Arial" w:cs="Arial"/>
          <w:b/>
          <w:bCs/>
          <w:sz w:val="24"/>
        </w:rPr>
        <w:t xml:space="preserve"> Additional Considerations for </w:t>
      </w:r>
      <w:r w:rsidR="00702D2C">
        <w:rPr>
          <w:rFonts w:ascii="Arial" w:hAnsi="Arial" w:cs="Arial"/>
          <w:b/>
          <w:bCs/>
          <w:sz w:val="24"/>
        </w:rPr>
        <w:t xml:space="preserve">L1/2 </w:t>
      </w:r>
      <w:r w:rsidR="00DA37E1">
        <w:rPr>
          <w:rFonts w:ascii="Arial" w:hAnsi="Arial" w:cs="Arial"/>
          <w:b/>
          <w:bCs/>
          <w:sz w:val="24"/>
        </w:rPr>
        <w:t>Triggered Mobility (LTM)</w:t>
      </w:r>
      <w:r w:rsidR="00702D2C">
        <w:rPr>
          <w:rFonts w:ascii="Arial" w:hAnsi="Arial" w:cs="Arial"/>
          <w:b/>
          <w:bCs/>
          <w:sz w:val="24"/>
        </w:rPr>
        <w:t xml:space="preserve"> </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1EF4F98A" w14:textId="77777777" w:rsidR="0063292C" w:rsidRDefault="0063292C" w:rsidP="000F3C3E">
      <w:pPr>
        <w:tabs>
          <w:tab w:val="left" w:pos="1985"/>
          <w:tab w:val="left" w:pos="2410"/>
        </w:tabs>
        <w:rPr>
          <w:rFonts w:ascii="Arial" w:hAnsi="Arial" w:cs="Arial"/>
          <w:b/>
          <w:bCs/>
          <w:sz w:val="24"/>
        </w:rPr>
      </w:pPr>
    </w:p>
    <w:p w14:paraId="3715F362" w14:textId="77777777" w:rsidR="0063292C" w:rsidRDefault="0063292C" w:rsidP="0063292C">
      <w:pPr>
        <w:pStyle w:val="Heading1"/>
        <w:tabs>
          <w:tab w:val="left" w:pos="2410"/>
        </w:tabs>
      </w:pPr>
      <w:r w:rsidRPr="00B704B9">
        <w:t>1</w:t>
      </w:r>
      <w:r w:rsidRPr="00B704B9">
        <w:tab/>
        <w:t>Introduction</w:t>
      </w:r>
    </w:p>
    <w:p w14:paraId="04ECC564" w14:textId="0CDB714A" w:rsidR="00BA0F28" w:rsidRDefault="00EA4B96" w:rsidP="00631841">
      <w:bookmarkStart w:id="1" w:name="_Toc474247438"/>
      <w:r>
        <w:t>At RAN3#118, L1/L2 centric mobility (</w:t>
      </w:r>
      <w:r w:rsidRPr="00702D2C">
        <w:t>RP-221799</w:t>
      </w:r>
      <w:r>
        <w:t xml:space="preserve"> Further NR Mobility Enhancements) was discussed, with some agreements reached for both intra-gNB-DU and inter-gNB-DU scenarios, with several items left as FFS (summary of discussion at R3-226828). This contribution discusses </w:t>
      </w:r>
      <w:r w:rsidR="004B109C">
        <w:t>some of the pending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A0F28" w14:paraId="2F816A54" w14:textId="77777777" w:rsidTr="009D7731">
        <w:tc>
          <w:tcPr>
            <w:tcW w:w="9855" w:type="dxa"/>
            <w:shd w:val="clear" w:color="auto" w:fill="auto"/>
          </w:tcPr>
          <w:p w14:paraId="2F1D5D00" w14:textId="77777777" w:rsidR="00B55033" w:rsidRPr="006C359D" w:rsidRDefault="00B55033" w:rsidP="00B55033">
            <w:pPr>
              <w:rPr>
                <w:rFonts w:ascii="Calibri" w:hAnsi="Calibri" w:cs="Calibri"/>
                <w:b/>
                <w:bCs/>
                <w:color w:val="FF0000"/>
                <w:sz w:val="21"/>
                <w:szCs w:val="21"/>
              </w:rPr>
            </w:pPr>
            <w:r w:rsidRPr="006C359D">
              <w:rPr>
                <w:rFonts w:ascii="Calibri" w:hAnsi="Calibri" w:cs="Calibri"/>
                <w:b/>
                <w:bCs/>
                <w:color w:val="FF0000"/>
                <w:sz w:val="21"/>
                <w:szCs w:val="21"/>
                <w:highlight w:val="yellow"/>
              </w:rPr>
              <w:t>Agreements at RAN3#117</w:t>
            </w:r>
          </w:p>
          <w:p w14:paraId="14859AD3" w14:textId="77777777" w:rsidR="00B55033" w:rsidRPr="00EA5774" w:rsidRDefault="00B55033" w:rsidP="00B55033">
            <w:pPr>
              <w:rPr>
                <w:rFonts w:ascii="Calibri" w:hAnsi="Calibri" w:cs="Calibri"/>
                <w:b/>
                <w:bCs/>
                <w:i/>
                <w:iCs/>
                <w:color w:val="000000"/>
                <w:sz w:val="18"/>
                <w:u w:val="single"/>
              </w:rPr>
            </w:pPr>
            <w:r w:rsidRPr="00EA5774">
              <w:rPr>
                <w:rFonts w:ascii="Calibri" w:hAnsi="Calibri" w:cs="Calibri"/>
                <w:b/>
                <w:bCs/>
                <w:i/>
                <w:iCs/>
                <w:color w:val="000000"/>
                <w:sz w:val="18"/>
                <w:szCs w:val="18"/>
                <w:u w:val="single"/>
              </w:rPr>
              <w:t>Scenarios, use cases, principles, and general concepts:</w:t>
            </w:r>
          </w:p>
          <w:p w14:paraId="6491519D" w14:textId="77777777" w:rsidR="00B55033" w:rsidRPr="00FB5E21" w:rsidRDefault="00B55033" w:rsidP="00B55033">
            <w:pPr>
              <w:rPr>
                <w:rFonts w:ascii="Calibri" w:hAnsi="Calibri" w:cs="Calibri"/>
                <w:b/>
                <w:bCs/>
                <w:i/>
                <w:iCs/>
                <w:color w:val="008000"/>
                <w:sz w:val="18"/>
              </w:rPr>
            </w:pPr>
            <w:r w:rsidRPr="00FB5E21">
              <w:rPr>
                <w:rFonts w:ascii="Calibri" w:hAnsi="Calibri" w:cs="Calibri"/>
                <w:b/>
                <w:bCs/>
                <w:i/>
                <w:iCs/>
                <w:color w:val="008000"/>
                <w:sz w:val="18"/>
              </w:rPr>
              <w:t>Both intra- DU and intra-CU inter-DU scenarios are supported for L1/L2 mobility.</w:t>
            </w:r>
          </w:p>
          <w:p w14:paraId="35F4E062" w14:textId="77777777" w:rsidR="00B55033" w:rsidRPr="00FB5E21" w:rsidRDefault="00B55033" w:rsidP="00B55033">
            <w:pPr>
              <w:rPr>
                <w:rFonts w:ascii="Calibri" w:hAnsi="Calibri" w:cs="Calibri"/>
                <w:b/>
                <w:bCs/>
                <w:i/>
                <w:iCs/>
                <w:color w:val="008000"/>
                <w:sz w:val="18"/>
              </w:rPr>
            </w:pPr>
            <w:r w:rsidRPr="00FB5E21">
              <w:rPr>
                <w:rFonts w:ascii="Calibri" w:hAnsi="Calibri" w:cs="Calibri"/>
                <w:b/>
                <w:bCs/>
                <w:i/>
                <w:iCs/>
                <w:color w:val="008000"/>
                <w:sz w:val="18"/>
              </w:rPr>
              <w:t xml:space="preserve">RAN3 will study the </w:t>
            </w:r>
            <w:proofErr w:type="spellStart"/>
            <w:r w:rsidRPr="00FB5E21">
              <w:rPr>
                <w:rFonts w:ascii="Calibri" w:hAnsi="Calibri" w:cs="Calibri"/>
                <w:b/>
                <w:bCs/>
                <w:i/>
                <w:iCs/>
                <w:color w:val="008000"/>
                <w:sz w:val="18"/>
              </w:rPr>
              <w:t>signaling</w:t>
            </w:r>
            <w:proofErr w:type="spellEnd"/>
            <w:r w:rsidRPr="00FB5E21">
              <w:rPr>
                <w:rFonts w:ascii="Calibri" w:hAnsi="Calibri" w:cs="Calibri"/>
                <w:b/>
                <w:bCs/>
                <w:i/>
                <w:iCs/>
                <w:color w:val="008000"/>
                <w:sz w:val="18"/>
              </w:rPr>
              <w:t xml:space="preserve"> impacts on below use cases following to RAN2 prioritization:</w:t>
            </w:r>
          </w:p>
          <w:p w14:paraId="0E50DC1B" w14:textId="77777777" w:rsidR="00B55033" w:rsidRPr="00FB5E21" w:rsidRDefault="00B55033" w:rsidP="00B55033">
            <w:pPr>
              <w:numPr>
                <w:ilvl w:val="0"/>
                <w:numId w:val="18"/>
              </w:numPr>
              <w:overflowPunct w:val="0"/>
              <w:autoSpaceDE w:val="0"/>
              <w:autoSpaceDN w:val="0"/>
              <w:adjustRightInd w:val="0"/>
              <w:spacing w:before="100" w:beforeAutospacing="1"/>
              <w:textAlignment w:val="baseline"/>
              <w:rPr>
                <w:rFonts w:ascii="Calibri" w:hAnsi="Calibri" w:cs="Calibri"/>
                <w:b/>
                <w:bCs/>
                <w:i/>
                <w:iCs/>
                <w:color w:val="008000"/>
                <w:sz w:val="18"/>
              </w:rPr>
            </w:pPr>
            <w:r>
              <w:rPr>
                <w:rFonts w:ascii="Calibri" w:hAnsi="Calibri" w:cs="Calibri"/>
                <w:b/>
                <w:bCs/>
                <w:i/>
                <w:iCs/>
                <w:color w:val="008000"/>
                <w:sz w:val="18"/>
              </w:rPr>
              <w:t xml:space="preserve">   </w:t>
            </w:r>
            <w:r w:rsidRPr="00FB5E21">
              <w:rPr>
                <w:rFonts w:ascii="Calibri" w:hAnsi="Calibri" w:cs="Calibri"/>
                <w:b/>
                <w:bCs/>
                <w:i/>
                <w:iCs/>
                <w:color w:val="008000"/>
                <w:sz w:val="18"/>
              </w:rPr>
              <w:t>Stand alone</w:t>
            </w:r>
          </w:p>
          <w:p w14:paraId="4F18BCBE" w14:textId="77777777" w:rsidR="00B55033" w:rsidRPr="00FB5E21" w:rsidRDefault="00B55033" w:rsidP="00B55033">
            <w:pPr>
              <w:numPr>
                <w:ilvl w:val="0"/>
                <w:numId w:val="19"/>
              </w:numPr>
              <w:overflowPunct w:val="0"/>
              <w:autoSpaceDE w:val="0"/>
              <w:autoSpaceDN w:val="0"/>
              <w:adjustRightInd w:val="0"/>
              <w:spacing w:before="100" w:beforeAutospacing="1"/>
              <w:textAlignment w:val="baseline"/>
              <w:rPr>
                <w:rFonts w:ascii="Calibri" w:eastAsia="DengXian" w:hAnsi="Calibri" w:cs="Calibri"/>
                <w:b/>
                <w:bCs/>
                <w:i/>
                <w:iCs/>
                <w:strike/>
                <w:color w:val="008000"/>
                <w:sz w:val="18"/>
              </w:rPr>
            </w:pPr>
            <w:r w:rsidRPr="00FB5E21">
              <w:rPr>
                <w:rFonts w:ascii="Calibri" w:hAnsi="Calibri" w:cs="Calibri"/>
                <w:b/>
                <w:bCs/>
                <w:i/>
                <w:iCs/>
                <w:color w:val="008000"/>
                <w:sz w:val="18"/>
              </w:rPr>
              <w:t xml:space="preserve">Carrier Aggregation (Change of </w:t>
            </w:r>
            <w:proofErr w:type="spellStart"/>
            <w:r w:rsidRPr="00FB5E21">
              <w:rPr>
                <w:rFonts w:ascii="Calibri" w:hAnsi="Calibri" w:cs="Calibri"/>
                <w:b/>
                <w:bCs/>
                <w:i/>
                <w:iCs/>
                <w:color w:val="008000"/>
                <w:sz w:val="18"/>
              </w:rPr>
              <w:t>PCell</w:t>
            </w:r>
            <w:proofErr w:type="spellEnd"/>
            <w:r w:rsidRPr="00FB5E21">
              <w:rPr>
                <w:rFonts w:ascii="Calibri" w:hAnsi="Calibri" w:cs="Calibri"/>
                <w:b/>
                <w:bCs/>
                <w:i/>
                <w:iCs/>
                <w:color w:val="008000"/>
                <w:sz w:val="18"/>
              </w:rPr>
              <w:t>)</w:t>
            </w:r>
          </w:p>
          <w:p w14:paraId="030DA310" w14:textId="77777777" w:rsidR="00B55033" w:rsidRPr="00FB5E21" w:rsidRDefault="00B55033" w:rsidP="00B55033">
            <w:pPr>
              <w:numPr>
                <w:ilvl w:val="0"/>
                <w:numId w:val="19"/>
              </w:numPr>
              <w:overflowPunct w:val="0"/>
              <w:autoSpaceDE w:val="0"/>
              <w:autoSpaceDN w:val="0"/>
              <w:adjustRightInd w:val="0"/>
              <w:spacing w:before="100" w:beforeAutospacing="1"/>
              <w:textAlignment w:val="baseline"/>
              <w:rPr>
                <w:rFonts w:ascii="Calibri" w:eastAsia="DengXian" w:hAnsi="Calibri" w:cs="Calibri"/>
                <w:b/>
                <w:bCs/>
                <w:i/>
                <w:iCs/>
                <w:strike/>
                <w:color w:val="008000"/>
                <w:sz w:val="18"/>
              </w:rPr>
            </w:pPr>
            <w:r w:rsidRPr="00FB5E21">
              <w:rPr>
                <w:rFonts w:ascii="Calibri" w:hAnsi="Calibri" w:cs="Calibri"/>
                <w:b/>
                <w:bCs/>
                <w:i/>
                <w:iCs/>
                <w:color w:val="008000"/>
                <w:sz w:val="18"/>
              </w:rPr>
              <w:t xml:space="preserve">NR-DC (Change of </w:t>
            </w:r>
            <w:proofErr w:type="spellStart"/>
            <w:r w:rsidRPr="00FB5E21">
              <w:rPr>
                <w:rFonts w:ascii="Calibri" w:hAnsi="Calibri" w:cs="Calibri"/>
                <w:b/>
                <w:bCs/>
                <w:i/>
                <w:iCs/>
                <w:color w:val="008000"/>
                <w:sz w:val="18"/>
              </w:rPr>
              <w:t>PCell</w:t>
            </w:r>
            <w:proofErr w:type="spellEnd"/>
            <w:r w:rsidRPr="00FB5E21">
              <w:rPr>
                <w:rFonts w:ascii="Calibri" w:hAnsi="Calibri" w:cs="Calibri"/>
                <w:b/>
                <w:bCs/>
                <w:i/>
                <w:iCs/>
                <w:color w:val="008000"/>
                <w:sz w:val="18"/>
              </w:rPr>
              <w:t xml:space="preserve"> at MN, Change of </w:t>
            </w:r>
            <w:proofErr w:type="spellStart"/>
            <w:r w:rsidRPr="00FB5E21">
              <w:rPr>
                <w:rFonts w:ascii="Calibri" w:hAnsi="Calibri" w:cs="Calibri"/>
                <w:b/>
                <w:bCs/>
                <w:i/>
                <w:iCs/>
                <w:color w:val="008000"/>
                <w:sz w:val="18"/>
              </w:rPr>
              <w:t>PScell</w:t>
            </w:r>
            <w:proofErr w:type="spellEnd"/>
            <w:r w:rsidRPr="00FB5E21">
              <w:rPr>
                <w:rFonts w:ascii="Calibri" w:hAnsi="Calibri" w:cs="Calibri"/>
                <w:b/>
                <w:bCs/>
                <w:i/>
                <w:iCs/>
                <w:color w:val="008000"/>
                <w:sz w:val="18"/>
              </w:rPr>
              <w:t xml:space="preserve"> at SN)</w:t>
            </w:r>
            <w:r w:rsidRPr="00FB5E21">
              <w:rPr>
                <w:rFonts w:ascii="Calibri" w:eastAsia="DengXian" w:hAnsi="Calibri" w:cs="Calibri"/>
                <w:b/>
                <w:bCs/>
                <w:i/>
                <w:iCs/>
                <w:strike/>
                <w:color w:val="008000"/>
                <w:sz w:val="18"/>
              </w:rPr>
              <w:t xml:space="preserve"> </w:t>
            </w:r>
          </w:p>
          <w:p w14:paraId="3D354EB7" w14:textId="77777777" w:rsidR="00B55033" w:rsidRDefault="00B55033" w:rsidP="00B55033">
            <w:pPr>
              <w:rPr>
                <w:rFonts w:ascii="Calibri" w:hAnsi="Calibri" w:cs="Calibri"/>
                <w:b/>
                <w:bCs/>
                <w:i/>
                <w:iCs/>
                <w:color w:val="008000"/>
                <w:sz w:val="18"/>
              </w:rPr>
            </w:pPr>
            <w:r w:rsidRPr="00FB5E21">
              <w:rPr>
                <w:rFonts w:ascii="Calibri" w:hAnsi="Calibri" w:cs="Calibri"/>
                <w:b/>
                <w:bCs/>
                <w:i/>
                <w:iCs/>
                <w:color w:val="008000"/>
                <w:sz w:val="18"/>
              </w:rPr>
              <w:t xml:space="preserve">RAN3 will aim for a single solution for network </w:t>
            </w:r>
            <w:proofErr w:type="spellStart"/>
            <w:r w:rsidRPr="00FB5E21">
              <w:rPr>
                <w:rFonts w:ascii="Calibri" w:hAnsi="Calibri" w:cs="Calibri"/>
                <w:b/>
                <w:bCs/>
                <w:i/>
                <w:iCs/>
                <w:color w:val="008000"/>
                <w:sz w:val="18"/>
              </w:rPr>
              <w:t>signaling</w:t>
            </w:r>
            <w:proofErr w:type="spellEnd"/>
            <w:r w:rsidRPr="00FB5E21">
              <w:rPr>
                <w:rFonts w:ascii="Calibri" w:hAnsi="Calibri" w:cs="Calibri"/>
                <w:b/>
                <w:bCs/>
                <w:i/>
                <w:iCs/>
                <w:color w:val="008000"/>
                <w:sz w:val="18"/>
              </w:rPr>
              <w:t xml:space="preserve"> design on L1/L2 based inter-cell mobility to support all agreed scenarios. The details of solution are FFS.</w:t>
            </w:r>
          </w:p>
          <w:p w14:paraId="41199B46" w14:textId="77777777" w:rsidR="00B55033" w:rsidRPr="00FB5E21" w:rsidRDefault="00B55033" w:rsidP="00B55033">
            <w:pPr>
              <w:rPr>
                <w:rFonts w:ascii="Calibri" w:hAnsi="Calibri" w:cs="Calibri"/>
                <w:b/>
                <w:bCs/>
                <w:i/>
                <w:iCs/>
                <w:color w:val="008000"/>
                <w:sz w:val="18"/>
                <w:szCs w:val="18"/>
              </w:rPr>
            </w:pPr>
            <w:r w:rsidRPr="00FB5E21">
              <w:rPr>
                <w:rFonts w:ascii="Calibri" w:hAnsi="Calibri" w:cs="Calibri"/>
                <w:b/>
                <w:bCs/>
                <w:i/>
                <w:iCs/>
                <w:color w:val="008000"/>
                <w:sz w:val="18"/>
                <w:szCs w:val="18"/>
              </w:rPr>
              <w:t>RAN3 focuses on the network-controlled procedure for L1/L2 based inter-cell mobility.</w:t>
            </w:r>
          </w:p>
          <w:p w14:paraId="0E66A047" w14:textId="77777777" w:rsidR="00B55033" w:rsidRDefault="00B55033" w:rsidP="00B55033">
            <w:pPr>
              <w:rPr>
                <w:rFonts w:ascii="Calibri" w:hAnsi="Calibri" w:cs="Calibri"/>
                <w:i/>
                <w:iCs/>
                <w:color w:val="000000"/>
                <w:sz w:val="18"/>
                <w:szCs w:val="18"/>
              </w:rPr>
            </w:pPr>
          </w:p>
          <w:p w14:paraId="121F8116" w14:textId="77777777" w:rsidR="00B55033" w:rsidRPr="00EA5774" w:rsidRDefault="00B55033" w:rsidP="00B55033">
            <w:pPr>
              <w:rPr>
                <w:rFonts w:ascii="Calibri" w:hAnsi="Calibri" w:cs="Calibri"/>
                <w:b/>
                <w:bCs/>
                <w:i/>
                <w:iCs/>
                <w:color w:val="000000"/>
                <w:sz w:val="18"/>
                <w:szCs w:val="18"/>
                <w:u w:val="single"/>
              </w:rPr>
            </w:pPr>
            <w:r w:rsidRPr="00EA5774">
              <w:rPr>
                <w:rFonts w:ascii="Calibri" w:hAnsi="Calibri" w:cs="Calibri"/>
                <w:b/>
                <w:bCs/>
                <w:i/>
                <w:iCs/>
                <w:color w:val="000000"/>
                <w:sz w:val="18"/>
                <w:szCs w:val="18"/>
                <w:u w:val="single"/>
              </w:rPr>
              <w:t>Intra-DU L1/L2 Handover Procedure</w:t>
            </w:r>
          </w:p>
          <w:p w14:paraId="5DA7F2CC" w14:textId="77777777" w:rsidR="00B55033" w:rsidRPr="00EA5774" w:rsidRDefault="00B55033" w:rsidP="00B55033">
            <w:pPr>
              <w:rPr>
                <w:rFonts w:ascii="Calibri" w:hAnsi="Calibri" w:cs="Calibri"/>
                <w:b/>
                <w:bCs/>
                <w:i/>
                <w:iCs/>
                <w:color w:val="000000"/>
                <w:sz w:val="18"/>
                <w:szCs w:val="18"/>
                <w:u w:val="single"/>
              </w:rPr>
            </w:pPr>
            <w:r w:rsidRPr="00EA5774">
              <w:rPr>
                <w:rFonts w:ascii="Calibri" w:hAnsi="Calibri" w:cs="Calibri"/>
                <w:b/>
                <w:bCs/>
                <w:i/>
                <w:iCs/>
                <w:color w:val="000000"/>
                <w:sz w:val="18"/>
                <w:szCs w:val="18"/>
                <w:u w:val="single"/>
              </w:rPr>
              <w:t>Handover preparation:</w:t>
            </w:r>
          </w:p>
          <w:p w14:paraId="0F1A52BB" w14:textId="77777777" w:rsidR="00B55033" w:rsidRPr="00FB5E21" w:rsidRDefault="00B55033" w:rsidP="00B55033">
            <w:pPr>
              <w:rPr>
                <w:rFonts w:ascii="Calibri" w:hAnsi="Calibri" w:cs="Calibri"/>
                <w:b/>
                <w:bCs/>
                <w:i/>
                <w:iCs/>
                <w:color w:val="008000"/>
                <w:sz w:val="18"/>
              </w:rPr>
            </w:pPr>
            <w:r w:rsidRPr="00AD5997">
              <w:rPr>
                <w:rFonts w:ascii="Calibri" w:hAnsi="Calibri" w:cs="Calibri" w:hint="eastAsia"/>
                <w:b/>
                <w:bCs/>
                <w:i/>
                <w:iCs/>
                <w:strike/>
                <w:color w:val="008000"/>
                <w:sz w:val="18"/>
                <w:highlight w:val="lightGray"/>
              </w:rPr>
              <w:t>W</w:t>
            </w:r>
            <w:r w:rsidRPr="00AD5997">
              <w:rPr>
                <w:rFonts w:ascii="Calibri" w:hAnsi="Calibri" w:cs="Calibri"/>
                <w:b/>
                <w:bCs/>
                <w:i/>
                <w:iCs/>
                <w:strike/>
                <w:color w:val="008000"/>
                <w:sz w:val="18"/>
                <w:highlight w:val="lightGray"/>
              </w:rPr>
              <w:t>A: For intra-DU L1/L2 mobility, the existing F1AP procedure (e.g., F1AP UE CONTEXT MODIFICATION) is reused for handover configuration for inter-cell mobility.</w:t>
            </w:r>
            <w:r>
              <w:rPr>
                <w:rFonts w:ascii="Calibri" w:hAnsi="Calibri" w:cs="Calibri"/>
                <w:b/>
                <w:bCs/>
                <w:i/>
                <w:iCs/>
                <w:color w:val="008000"/>
                <w:sz w:val="18"/>
              </w:rPr>
              <w:t xml:space="preserve"> </w:t>
            </w:r>
            <w:r w:rsidRPr="000920BF">
              <w:rPr>
                <w:rFonts w:ascii="Calibri" w:hAnsi="Calibri" w:cs="Calibri"/>
                <w:b/>
                <w:bCs/>
                <w:i/>
                <w:iCs/>
                <w:sz w:val="18"/>
                <w:szCs w:val="18"/>
              </w:rPr>
              <w:t>(Note: replaced by another agreement at RAN3#11</w:t>
            </w:r>
            <w:r>
              <w:rPr>
                <w:rFonts w:ascii="Calibri" w:hAnsi="Calibri" w:cs="Calibri"/>
                <w:b/>
                <w:bCs/>
                <w:i/>
                <w:iCs/>
                <w:sz w:val="18"/>
                <w:szCs w:val="18"/>
              </w:rPr>
              <w:t>7bis</w:t>
            </w:r>
            <w:r w:rsidRPr="000920BF">
              <w:rPr>
                <w:rFonts w:ascii="Calibri" w:hAnsi="Calibri" w:cs="Calibri"/>
                <w:b/>
                <w:bCs/>
                <w:i/>
                <w:iCs/>
                <w:sz w:val="18"/>
                <w:szCs w:val="18"/>
              </w:rPr>
              <w:t>)</w:t>
            </w:r>
          </w:p>
          <w:p w14:paraId="7FE48282" w14:textId="77777777" w:rsidR="00B55033" w:rsidRDefault="00B55033" w:rsidP="00B55033">
            <w:pPr>
              <w:rPr>
                <w:rFonts w:ascii="Calibri" w:hAnsi="Calibri" w:cs="Calibri"/>
                <w:b/>
                <w:bCs/>
                <w:i/>
                <w:iCs/>
                <w:color w:val="0000FF"/>
                <w:sz w:val="18"/>
                <w:szCs w:val="18"/>
              </w:rPr>
            </w:pPr>
            <w:r w:rsidRPr="00FB5E21">
              <w:rPr>
                <w:rFonts w:ascii="Calibri" w:hAnsi="Calibri" w:cs="Calibri"/>
                <w:b/>
                <w:bCs/>
                <w:i/>
                <w:iCs/>
                <w:color w:val="008000"/>
                <w:sz w:val="18"/>
                <w:szCs w:val="18"/>
              </w:rPr>
              <w:t>The gNB-CU initiates the L1/L2 mobility configuration procedure.</w:t>
            </w:r>
            <w:r w:rsidRPr="00FB5E21">
              <w:rPr>
                <w:rFonts w:ascii="Calibri" w:hAnsi="Calibri" w:cs="Calibri"/>
                <w:b/>
                <w:bCs/>
                <w:i/>
                <w:iCs/>
                <w:color w:val="0000FF"/>
                <w:sz w:val="18"/>
                <w:szCs w:val="18"/>
              </w:rPr>
              <w:t xml:space="preserve"> </w:t>
            </w:r>
          </w:p>
          <w:p w14:paraId="7C6FA65D" w14:textId="77777777" w:rsidR="00B55033" w:rsidRPr="00FB5E21" w:rsidRDefault="00B55033" w:rsidP="00B55033">
            <w:pPr>
              <w:rPr>
                <w:rFonts w:ascii="Calibri" w:hAnsi="Calibri" w:cs="Calibri"/>
                <w:b/>
                <w:bCs/>
                <w:i/>
                <w:iCs/>
                <w:color w:val="0000FF"/>
                <w:sz w:val="18"/>
                <w:szCs w:val="18"/>
              </w:rPr>
            </w:pPr>
            <w:r w:rsidRPr="00AD5997">
              <w:rPr>
                <w:rFonts w:ascii="Calibri" w:hAnsi="Calibri" w:cs="Calibri"/>
                <w:b/>
                <w:bCs/>
                <w:i/>
                <w:iCs/>
                <w:strike/>
                <w:color w:val="0000FF"/>
                <w:sz w:val="18"/>
                <w:szCs w:val="18"/>
                <w:highlight w:val="lightGray"/>
              </w:rPr>
              <w:t>FFS on whether gNB-DU can also initiate the L1/L2 mobility configuration procedure.</w:t>
            </w:r>
            <w:r>
              <w:rPr>
                <w:rFonts w:ascii="Calibri" w:hAnsi="Calibri" w:cs="Calibri"/>
                <w:b/>
                <w:bCs/>
                <w:i/>
                <w:iCs/>
                <w:strike/>
                <w:color w:val="0000FF"/>
                <w:sz w:val="18"/>
                <w:szCs w:val="18"/>
              </w:rPr>
              <w:t xml:space="preserve"> </w:t>
            </w:r>
            <w:r w:rsidRPr="000920BF">
              <w:rPr>
                <w:rFonts w:ascii="Calibri" w:hAnsi="Calibri" w:cs="Calibri"/>
                <w:b/>
                <w:bCs/>
                <w:i/>
                <w:iCs/>
                <w:sz w:val="18"/>
                <w:szCs w:val="18"/>
              </w:rPr>
              <w:t>(Note: replaced by another agreement at RAN3#11</w:t>
            </w:r>
            <w:r>
              <w:rPr>
                <w:rFonts w:ascii="Calibri" w:hAnsi="Calibri" w:cs="Calibri"/>
                <w:b/>
                <w:bCs/>
                <w:i/>
                <w:iCs/>
                <w:sz w:val="18"/>
                <w:szCs w:val="18"/>
              </w:rPr>
              <w:t>7bis</w:t>
            </w:r>
            <w:r w:rsidRPr="000920BF">
              <w:rPr>
                <w:rFonts w:ascii="Calibri" w:hAnsi="Calibri" w:cs="Calibri"/>
                <w:b/>
                <w:bCs/>
                <w:i/>
                <w:iCs/>
                <w:sz w:val="18"/>
                <w:szCs w:val="18"/>
              </w:rPr>
              <w:t>)</w:t>
            </w:r>
          </w:p>
          <w:p w14:paraId="624E48C6" w14:textId="77777777" w:rsidR="00B55033" w:rsidRPr="00FB5E21" w:rsidRDefault="00B55033" w:rsidP="00B55033">
            <w:pPr>
              <w:rPr>
                <w:rFonts w:ascii="Calibri" w:hAnsi="Calibri" w:cs="Calibri"/>
                <w:b/>
                <w:bCs/>
                <w:i/>
                <w:iCs/>
                <w:color w:val="00B050"/>
                <w:sz w:val="18"/>
                <w:szCs w:val="18"/>
              </w:rPr>
            </w:pPr>
            <w:bookmarkStart w:id="2" w:name="_Hlk117868979"/>
            <w:r w:rsidRPr="00FB5E21">
              <w:rPr>
                <w:rFonts w:ascii="Calibri" w:hAnsi="Calibri" w:cs="Calibri"/>
                <w:b/>
                <w:bCs/>
                <w:i/>
                <w:iCs/>
                <w:color w:val="008000"/>
                <w:sz w:val="18"/>
                <w:szCs w:val="18"/>
              </w:rPr>
              <w:t>The configuration of candidate target cell(s) for L1/L2 mobility is initiated by the gNB-CU.</w:t>
            </w:r>
            <w:r w:rsidRPr="00FB5E21">
              <w:rPr>
                <w:rFonts w:ascii="Calibri" w:hAnsi="Calibri" w:cs="Calibri"/>
                <w:b/>
                <w:bCs/>
                <w:i/>
                <w:iCs/>
                <w:color w:val="00B050"/>
                <w:sz w:val="18"/>
                <w:szCs w:val="18"/>
              </w:rPr>
              <w:t xml:space="preserve"> </w:t>
            </w:r>
            <w:r w:rsidRPr="00FB5E21">
              <w:rPr>
                <w:rFonts w:ascii="Calibri" w:hAnsi="Calibri" w:cs="Calibri"/>
                <w:b/>
                <w:bCs/>
                <w:i/>
                <w:iCs/>
                <w:color w:val="0000FF"/>
                <w:sz w:val="18"/>
                <w:szCs w:val="18"/>
              </w:rPr>
              <w:t>Details are FFS.</w:t>
            </w:r>
          </w:p>
          <w:bookmarkEnd w:id="2"/>
          <w:p w14:paraId="704AD208" w14:textId="77777777" w:rsidR="00B55033" w:rsidRPr="00EA5774" w:rsidRDefault="00B55033" w:rsidP="00B55033">
            <w:pPr>
              <w:rPr>
                <w:rFonts w:ascii="Calibri" w:hAnsi="Calibri" w:cs="Calibri"/>
                <w:b/>
                <w:bCs/>
                <w:i/>
                <w:iCs/>
                <w:sz w:val="18"/>
                <w:szCs w:val="18"/>
                <w:u w:val="single"/>
              </w:rPr>
            </w:pPr>
            <w:r w:rsidRPr="00EA5774">
              <w:rPr>
                <w:rFonts w:ascii="Calibri" w:hAnsi="Calibri" w:cs="Calibri"/>
                <w:b/>
                <w:bCs/>
                <w:i/>
                <w:iCs/>
                <w:sz w:val="18"/>
                <w:szCs w:val="18"/>
                <w:u w:val="single"/>
              </w:rPr>
              <w:t>Handover execution:</w:t>
            </w:r>
          </w:p>
          <w:p w14:paraId="016871A6" w14:textId="77777777" w:rsidR="00B55033" w:rsidRPr="000920BF" w:rsidRDefault="00B55033" w:rsidP="00B55033">
            <w:pPr>
              <w:rPr>
                <w:rFonts w:ascii="Calibri" w:hAnsi="Calibri" w:cs="Calibri"/>
                <w:b/>
                <w:bCs/>
                <w:i/>
                <w:iCs/>
                <w:color w:val="008000"/>
                <w:sz w:val="18"/>
                <w:szCs w:val="18"/>
              </w:rPr>
            </w:pPr>
            <w:r w:rsidRPr="00AD5997">
              <w:rPr>
                <w:rFonts w:ascii="Calibri" w:hAnsi="Calibri" w:cs="Calibri"/>
                <w:b/>
                <w:bCs/>
                <w:i/>
                <w:iCs/>
                <w:strike/>
                <w:color w:val="008000"/>
                <w:sz w:val="18"/>
                <w:szCs w:val="18"/>
                <w:highlight w:val="lightGray"/>
              </w:rPr>
              <w:t>WA: RAN3 assumes that the UE sends the L1 measurement report to the gNB-DU and the gNB-DU triggers UE mobility to a target candidate cell. All details are up to RAN1 and RAN2 discussion.</w:t>
            </w:r>
            <w:r>
              <w:rPr>
                <w:rFonts w:ascii="Calibri" w:hAnsi="Calibri" w:cs="Calibri"/>
                <w:b/>
                <w:bCs/>
                <w:i/>
                <w:iCs/>
                <w:color w:val="008000"/>
                <w:sz w:val="18"/>
                <w:szCs w:val="18"/>
              </w:rPr>
              <w:t xml:space="preserve"> </w:t>
            </w:r>
            <w:r w:rsidRPr="000920BF">
              <w:rPr>
                <w:rFonts w:ascii="Calibri" w:hAnsi="Calibri" w:cs="Calibri"/>
                <w:b/>
                <w:bCs/>
                <w:i/>
                <w:iCs/>
                <w:sz w:val="18"/>
                <w:szCs w:val="18"/>
              </w:rPr>
              <w:t>(Note: replaced by another agreement at RAN3#11</w:t>
            </w:r>
            <w:r>
              <w:rPr>
                <w:rFonts w:ascii="Calibri" w:hAnsi="Calibri" w:cs="Calibri"/>
                <w:b/>
                <w:bCs/>
                <w:i/>
                <w:iCs/>
                <w:sz w:val="18"/>
                <w:szCs w:val="18"/>
              </w:rPr>
              <w:t>7bis</w:t>
            </w:r>
            <w:r w:rsidRPr="000920BF">
              <w:rPr>
                <w:rFonts w:ascii="Calibri" w:hAnsi="Calibri" w:cs="Calibri"/>
                <w:b/>
                <w:bCs/>
                <w:i/>
                <w:iCs/>
                <w:sz w:val="18"/>
                <w:szCs w:val="18"/>
              </w:rPr>
              <w:t>)</w:t>
            </w:r>
          </w:p>
          <w:p w14:paraId="1EDCA0C8" w14:textId="77777777" w:rsidR="00B55033" w:rsidRPr="00FB5E21" w:rsidRDefault="00B55033" w:rsidP="00B55033">
            <w:pPr>
              <w:rPr>
                <w:rFonts w:ascii="Calibri" w:hAnsi="Calibri" w:cs="Calibri"/>
                <w:b/>
                <w:bCs/>
                <w:i/>
                <w:iCs/>
                <w:color w:val="0000FF"/>
                <w:sz w:val="18"/>
                <w:szCs w:val="18"/>
              </w:rPr>
            </w:pPr>
            <w:r w:rsidRPr="00AD5997">
              <w:rPr>
                <w:rFonts w:ascii="Calibri" w:hAnsi="Calibri" w:cs="Calibri"/>
                <w:b/>
                <w:bCs/>
                <w:i/>
                <w:iCs/>
                <w:strike/>
                <w:color w:val="0000FF"/>
                <w:sz w:val="18"/>
                <w:szCs w:val="18"/>
                <w:highlight w:val="lightGray"/>
              </w:rPr>
              <w:t>FFS on how the gNB/gNB-DU detects the UE access and whether there is an F1 impact.</w:t>
            </w:r>
            <w:r w:rsidRPr="000920BF">
              <w:rPr>
                <w:rFonts w:ascii="Calibri" w:hAnsi="Calibri" w:cs="Calibri"/>
                <w:b/>
                <w:bCs/>
                <w:i/>
                <w:iCs/>
                <w:strike/>
                <w:sz w:val="18"/>
                <w:szCs w:val="18"/>
              </w:rPr>
              <w:t xml:space="preserve"> (</w:t>
            </w:r>
            <w:r w:rsidRPr="000920BF">
              <w:rPr>
                <w:rFonts w:ascii="Calibri" w:hAnsi="Calibri" w:cs="Calibri"/>
                <w:b/>
                <w:bCs/>
                <w:i/>
                <w:iCs/>
                <w:sz w:val="18"/>
                <w:szCs w:val="18"/>
              </w:rPr>
              <w:t>Note: replaced by another agreement at RAN3#11</w:t>
            </w:r>
            <w:r>
              <w:rPr>
                <w:rFonts w:ascii="Calibri" w:hAnsi="Calibri" w:cs="Calibri"/>
                <w:b/>
                <w:bCs/>
                <w:i/>
                <w:iCs/>
                <w:sz w:val="18"/>
                <w:szCs w:val="18"/>
              </w:rPr>
              <w:t>7bis</w:t>
            </w:r>
            <w:r w:rsidRPr="000920BF">
              <w:rPr>
                <w:rFonts w:ascii="Calibri" w:hAnsi="Calibri" w:cs="Calibri"/>
                <w:b/>
                <w:bCs/>
                <w:i/>
                <w:iCs/>
                <w:sz w:val="18"/>
                <w:szCs w:val="18"/>
              </w:rPr>
              <w:t>)</w:t>
            </w:r>
          </w:p>
          <w:p w14:paraId="1110EA55" w14:textId="77777777" w:rsidR="00B55033" w:rsidRPr="00EA5774" w:rsidRDefault="00B55033" w:rsidP="00B55033">
            <w:pPr>
              <w:rPr>
                <w:rFonts w:ascii="Calibri" w:hAnsi="Calibri" w:cs="Calibri"/>
                <w:b/>
                <w:bCs/>
                <w:i/>
                <w:iCs/>
                <w:sz w:val="18"/>
                <w:szCs w:val="18"/>
                <w:u w:val="single"/>
              </w:rPr>
            </w:pPr>
            <w:r w:rsidRPr="00EA5774">
              <w:rPr>
                <w:rFonts w:ascii="Calibri" w:hAnsi="Calibri" w:cs="Calibri"/>
                <w:b/>
                <w:bCs/>
                <w:i/>
                <w:iCs/>
                <w:sz w:val="18"/>
                <w:szCs w:val="18"/>
                <w:u w:val="single"/>
              </w:rPr>
              <w:lastRenderedPageBreak/>
              <w:t>Handover completion:</w:t>
            </w:r>
          </w:p>
          <w:p w14:paraId="50FA7D68" w14:textId="77777777" w:rsidR="00B55033" w:rsidRDefault="00B55033" w:rsidP="00B55033">
            <w:pPr>
              <w:rPr>
                <w:rFonts w:ascii="Calibri" w:hAnsi="Calibri" w:cs="Calibri"/>
                <w:b/>
                <w:bCs/>
                <w:i/>
                <w:iCs/>
                <w:color w:val="0000FF"/>
                <w:sz w:val="18"/>
                <w:szCs w:val="18"/>
              </w:rPr>
            </w:pPr>
            <w:r w:rsidRPr="00FB5E21">
              <w:rPr>
                <w:rFonts w:ascii="Calibri" w:hAnsi="Calibri" w:cs="Calibri"/>
                <w:b/>
                <w:bCs/>
                <w:i/>
                <w:iCs/>
                <w:color w:val="0000FF"/>
                <w:sz w:val="18"/>
                <w:szCs w:val="18"/>
              </w:rPr>
              <w:t>For intra-DU L1/L2 handover, whether and how to release the source cell/prepared cells’ resources in the gNB DU is FFS.</w:t>
            </w:r>
          </w:p>
          <w:p w14:paraId="34A9DBA8" w14:textId="77777777" w:rsidR="00B55033" w:rsidRPr="006C359D" w:rsidRDefault="00B55033" w:rsidP="00B55033">
            <w:pPr>
              <w:rPr>
                <w:rFonts w:ascii="Calibri" w:hAnsi="Calibri" w:cs="Calibri"/>
                <w:b/>
                <w:bCs/>
                <w:color w:val="FF0000"/>
                <w:sz w:val="21"/>
                <w:szCs w:val="21"/>
              </w:rPr>
            </w:pPr>
            <w:r w:rsidRPr="006C359D">
              <w:rPr>
                <w:rFonts w:ascii="Calibri" w:hAnsi="Calibri" w:cs="Calibri"/>
                <w:b/>
                <w:bCs/>
                <w:color w:val="FF0000"/>
                <w:sz w:val="21"/>
                <w:szCs w:val="21"/>
                <w:highlight w:val="yellow"/>
              </w:rPr>
              <w:t>Agreements at RAN3#117bis</w:t>
            </w:r>
          </w:p>
          <w:p w14:paraId="735C8828" w14:textId="77777777" w:rsidR="00B55033" w:rsidRPr="000920BF" w:rsidRDefault="00B55033" w:rsidP="00B55033">
            <w:pPr>
              <w:spacing w:after="0"/>
              <w:rPr>
                <w:rFonts w:ascii="Calibri" w:eastAsia="SimSun" w:hAnsi="Calibri" w:cs="Calibri"/>
                <w:b/>
                <w:bCs/>
                <w:i/>
                <w:iCs/>
                <w:color w:val="00B050"/>
                <w:sz w:val="18"/>
                <w:szCs w:val="18"/>
              </w:rPr>
            </w:pPr>
            <w:r w:rsidRPr="000920BF">
              <w:rPr>
                <w:rFonts w:ascii="Calibri" w:eastAsia="SimSun" w:hAnsi="Calibri" w:cs="Calibri"/>
                <w:b/>
                <w:bCs/>
                <w:i/>
                <w:iCs/>
                <w:color w:val="008000"/>
                <w:sz w:val="18"/>
                <w:szCs w:val="18"/>
              </w:rPr>
              <w:t xml:space="preserve">During L1/L2 handover configuration, the gNB-CU sends the suggested candidate cell(s) to the gNB-DU in UE Context Modification Request procedure, </w:t>
            </w:r>
            <w:r w:rsidRPr="000920BF">
              <w:rPr>
                <w:rFonts w:ascii="Calibri" w:eastAsia="SimSun" w:hAnsi="Calibri" w:cs="Calibri"/>
                <w:b/>
                <w:i/>
                <w:iCs/>
                <w:color w:val="0000FF"/>
                <w:sz w:val="18"/>
                <w:szCs w:val="18"/>
              </w:rPr>
              <w:t>FFS in one message or multiple messages.</w:t>
            </w:r>
            <w:r w:rsidRPr="000920BF">
              <w:rPr>
                <w:rFonts w:ascii="Calibri" w:eastAsia="SimSun" w:hAnsi="Calibri" w:cs="Calibri"/>
                <w:b/>
                <w:bCs/>
                <w:i/>
                <w:iCs/>
                <w:color w:val="00B050"/>
                <w:sz w:val="18"/>
                <w:szCs w:val="18"/>
              </w:rPr>
              <w:t xml:space="preserve"> </w:t>
            </w:r>
          </w:p>
          <w:p w14:paraId="3FE0555A" w14:textId="77777777" w:rsidR="00B55033" w:rsidRPr="000920BF" w:rsidRDefault="00B55033" w:rsidP="00B55033">
            <w:pPr>
              <w:spacing w:after="0"/>
              <w:rPr>
                <w:rFonts w:ascii="Calibri" w:eastAsia="SimSun" w:hAnsi="Calibri" w:cs="Calibri"/>
                <w:b/>
                <w:bCs/>
                <w:i/>
                <w:iCs/>
                <w:color w:val="00B050"/>
                <w:sz w:val="18"/>
                <w:szCs w:val="18"/>
              </w:rPr>
            </w:pPr>
            <w:r w:rsidRPr="2EFA7622">
              <w:rPr>
                <w:rFonts w:ascii="Calibri" w:eastAsia="SimSun" w:hAnsi="Calibri" w:cs="Calibri"/>
                <w:b/>
                <w:bCs/>
                <w:i/>
                <w:iCs/>
                <w:color w:val="00B050"/>
                <w:sz w:val="18"/>
                <w:szCs w:val="18"/>
              </w:rPr>
              <w:t xml:space="preserve"> </w:t>
            </w:r>
          </w:p>
          <w:p w14:paraId="1C372A0D" w14:textId="77777777" w:rsidR="00B55033" w:rsidRPr="000920BF" w:rsidRDefault="00B55033" w:rsidP="00B55033">
            <w:pPr>
              <w:spacing w:after="0"/>
              <w:rPr>
                <w:rFonts w:ascii="Calibri" w:eastAsia="SimSun" w:hAnsi="Calibri" w:cs="Calibri"/>
                <w:b/>
                <w:bCs/>
                <w:i/>
                <w:iCs/>
                <w:color w:val="008000"/>
                <w:sz w:val="18"/>
                <w:szCs w:val="18"/>
              </w:rPr>
            </w:pPr>
            <w:r w:rsidRPr="000920BF">
              <w:rPr>
                <w:rFonts w:ascii="Calibri" w:eastAsia="SimSun" w:hAnsi="Calibri" w:cs="Calibri"/>
                <w:b/>
                <w:bCs/>
                <w:i/>
                <w:iCs/>
                <w:color w:val="008000"/>
                <w:sz w:val="18"/>
                <w:szCs w:val="18"/>
              </w:rPr>
              <w:t xml:space="preserve">The gNB-DU may accept the target cells of L1/L2 handover and responds to the gNB-CU with the access control result in UE Context Modification Response message(s). gNB-DU may accept </w:t>
            </w:r>
            <w:proofErr w:type="gramStart"/>
            <w:r w:rsidRPr="000920BF">
              <w:rPr>
                <w:rFonts w:ascii="Calibri" w:eastAsia="SimSun" w:hAnsi="Calibri" w:cs="Calibri"/>
                <w:b/>
                <w:bCs/>
                <w:i/>
                <w:iCs/>
                <w:color w:val="008000"/>
                <w:sz w:val="18"/>
                <w:szCs w:val="18"/>
              </w:rPr>
              <w:t>all</w:t>
            </w:r>
            <w:proofErr w:type="gramEnd"/>
            <w:r w:rsidRPr="000920BF">
              <w:rPr>
                <w:rFonts w:ascii="Calibri" w:eastAsia="SimSun" w:hAnsi="Calibri" w:cs="Calibri"/>
                <w:b/>
                <w:bCs/>
                <w:i/>
                <w:iCs/>
                <w:color w:val="008000"/>
                <w:sz w:val="18"/>
                <w:szCs w:val="18"/>
              </w:rPr>
              <w:t xml:space="preserve"> or part of the target candidate cells.</w:t>
            </w:r>
          </w:p>
          <w:p w14:paraId="0B54EBB9" w14:textId="77777777" w:rsidR="00B55033" w:rsidRPr="000920BF" w:rsidRDefault="00B55033" w:rsidP="00B55033">
            <w:pPr>
              <w:spacing w:after="0"/>
              <w:rPr>
                <w:rFonts w:ascii="Calibri" w:eastAsia="SimSun" w:hAnsi="Calibri" w:cs="Calibri"/>
                <w:b/>
                <w:bCs/>
                <w:i/>
                <w:iCs/>
                <w:color w:val="008000"/>
                <w:sz w:val="18"/>
                <w:szCs w:val="18"/>
              </w:rPr>
            </w:pPr>
          </w:p>
          <w:p w14:paraId="53E3D81F" w14:textId="77777777" w:rsidR="00B55033" w:rsidRPr="000920BF" w:rsidRDefault="00B55033" w:rsidP="00B55033">
            <w:pPr>
              <w:spacing w:after="0"/>
              <w:rPr>
                <w:rFonts w:ascii="Calibri" w:eastAsia="SimSun" w:hAnsi="Calibri" w:cs="Calibri"/>
                <w:b/>
                <w:bCs/>
                <w:i/>
                <w:iCs/>
                <w:color w:val="008000"/>
                <w:sz w:val="18"/>
                <w:szCs w:val="18"/>
              </w:rPr>
            </w:pPr>
            <w:r w:rsidRPr="000920BF">
              <w:rPr>
                <w:rFonts w:ascii="Calibri" w:eastAsia="SimSun" w:hAnsi="Calibri" w:cs="Calibri"/>
                <w:b/>
                <w:bCs/>
                <w:i/>
                <w:iCs/>
                <w:color w:val="008000"/>
                <w:sz w:val="18"/>
                <w:szCs w:val="18"/>
              </w:rPr>
              <w:t>gNB-DU initiated L1/L2 handover configuration is not allowed.</w:t>
            </w:r>
          </w:p>
          <w:p w14:paraId="66E6F4C7" w14:textId="77777777" w:rsidR="00B55033" w:rsidRPr="000920BF" w:rsidRDefault="00B55033" w:rsidP="00B55033">
            <w:pPr>
              <w:spacing w:after="0"/>
              <w:rPr>
                <w:rFonts w:ascii="Calibri" w:eastAsia="SimSun" w:hAnsi="Calibri" w:cs="Calibri"/>
                <w:b/>
                <w:bCs/>
                <w:i/>
                <w:iCs/>
                <w:color w:val="008000"/>
                <w:sz w:val="18"/>
                <w:szCs w:val="18"/>
              </w:rPr>
            </w:pPr>
          </w:p>
          <w:p w14:paraId="45495620" w14:textId="77777777" w:rsidR="00B55033" w:rsidRPr="000920BF" w:rsidRDefault="00B55033" w:rsidP="00B55033">
            <w:pPr>
              <w:spacing w:after="0"/>
              <w:rPr>
                <w:rFonts w:ascii="Calibri" w:eastAsia="SimSun" w:hAnsi="Calibri" w:cs="Calibri"/>
                <w:b/>
                <w:bCs/>
                <w:i/>
                <w:iCs/>
                <w:color w:val="008000"/>
                <w:sz w:val="18"/>
                <w:szCs w:val="18"/>
              </w:rPr>
            </w:pPr>
            <w:r w:rsidRPr="000920BF">
              <w:rPr>
                <w:rFonts w:ascii="Calibri" w:eastAsia="SimSun" w:hAnsi="Calibri" w:cs="Calibri"/>
                <w:b/>
                <w:bCs/>
                <w:i/>
                <w:iCs/>
                <w:color w:val="008000"/>
                <w:sz w:val="18"/>
                <w:szCs w:val="18"/>
              </w:rPr>
              <w:t>The UE sends the</w:t>
            </w:r>
            <w:r w:rsidRPr="000920BF">
              <w:rPr>
                <w:rFonts w:ascii="Calibri" w:eastAsia="SimSun" w:hAnsi="Calibri" w:cs="Calibri"/>
                <w:b/>
                <w:i/>
                <w:iCs/>
                <w:color w:val="008000"/>
                <w:sz w:val="18"/>
                <w:szCs w:val="18"/>
              </w:rPr>
              <w:t xml:space="preserve"> </w:t>
            </w:r>
            <w:r w:rsidRPr="000920BF">
              <w:rPr>
                <w:rFonts w:ascii="Calibri" w:eastAsia="SimSun" w:hAnsi="Calibri" w:cs="Calibri"/>
                <w:b/>
                <w:bCs/>
                <w:i/>
                <w:iCs/>
                <w:color w:val="008000"/>
                <w:sz w:val="18"/>
                <w:szCs w:val="18"/>
              </w:rPr>
              <w:t>lower-layer measurement report to the gNB-DU and the gNB-DU triggers UE mobility to a target candidate cell.</w:t>
            </w:r>
          </w:p>
          <w:p w14:paraId="2979EFAE" w14:textId="77777777" w:rsidR="00B55033" w:rsidRPr="000920BF" w:rsidRDefault="00B55033" w:rsidP="00B55033">
            <w:pPr>
              <w:spacing w:after="0"/>
              <w:rPr>
                <w:rFonts w:ascii="Calibri" w:eastAsia="DengXian" w:hAnsi="Calibri" w:cs="Calibri"/>
                <w:b/>
                <w:bCs/>
                <w:i/>
                <w:iCs/>
                <w:color w:val="0000FF"/>
                <w:sz w:val="18"/>
                <w:szCs w:val="18"/>
              </w:rPr>
            </w:pPr>
          </w:p>
          <w:p w14:paraId="45ECA8D2" w14:textId="77777777" w:rsidR="00B55033" w:rsidRPr="000920BF" w:rsidRDefault="00B55033" w:rsidP="00B55033">
            <w:pPr>
              <w:spacing w:after="0"/>
              <w:rPr>
                <w:rFonts w:ascii="Calibri" w:eastAsia="DengXian" w:hAnsi="Calibri" w:cs="Calibri"/>
                <w:b/>
                <w:bCs/>
                <w:i/>
                <w:iCs/>
                <w:color w:val="0000FF"/>
                <w:sz w:val="18"/>
                <w:szCs w:val="18"/>
              </w:rPr>
            </w:pPr>
            <w:r w:rsidRPr="00AD5997">
              <w:rPr>
                <w:rFonts w:ascii="Calibri" w:eastAsia="DengXian" w:hAnsi="Calibri" w:cs="Calibri"/>
                <w:b/>
                <w:bCs/>
                <w:i/>
                <w:iCs/>
                <w:strike/>
                <w:color w:val="0000FF"/>
                <w:sz w:val="18"/>
                <w:szCs w:val="18"/>
                <w:highlight w:val="lightGray"/>
              </w:rPr>
              <w:t xml:space="preserve">FFS on whether the gNB-DU can suggest candidate cells after the gNB-CU initiates the L1/L2 inter-cell mobility configuration. Three Options are left for further discussion: </w:t>
            </w:r>
            <w:proofErr w:type="spellStart"/>
            <w:r w:rsidRPr="00AD5997">
              <w:rPr>
                <w:rFonts w:ascii="Calibri" w:eastAsia="DengXian" w:hAnsi="Calibri" w:cs="Calibri"/>
                <w:b/>
                <w:bCs/>
                <w:i/>
                <w:iCs/>
                <w:strike/>
                <w:color w:val="0000FF"/>
                <w:sz w:val="18"/>
                <w:szCs w:val="18"/>
                <w:highlight w:val="lightGray"/>
              </w:rPr>
              <w:t>Opt</w:t>
            </w:r>
            <w:proofErr w:type="spellEnd"/>
            <w:r w:rsidRPr="00AD5997">
              <w:rPr>
                <w:rFonts w:ascii="Calibri" w:eastAsia="DengXian" w:hAnsi="Calibri" w:cs="Calibri"/>
                <w:b/>
                <w:bCs/>
                <w:i/>
                <w:iCs/>
                <w:strike/>
                <w:color w:val="0000FF"/>
                <w:sz w:val="18"/>
                <w:szCs w:val="18"/>
                <w:highlight w:val="lightGray"/>
              </w:rPr>
              <w:t xml:space="preserve"> 1. DU cannot suggest any candidate cells. </w:t>
            </w:r>
            <w:proofErr w:type="spellStart"/>
            <w:r w:rsidRPr="00AD5997">
              <w:rPr>
                <w:rFonts w:ascii="Calibri" w:eastAsia="DengXian" w:hAnsi="Calibri" w:cs="Calibri"/>
                <w:b/>
                <w:bCs/>
                <w:i/>
                <w:iCs/>
                <w:strike/>
                <w:color w:val="0000FF"/>
                <w:sz w:val="18"/>
                <w:szCs w:val="18"/>
                <w:highlight w:val="lightGray"/>
              </w:rPr>
              <w:t>Opt</w:t>
            </w:r>
            <w:proofErr w:type="spellEnd"/>
            <w:r w:rsidRPr="00AD5997">
              <w:rPr>
                <w:rFonts w:ascii="Calibri" w:eastAsia="DengXian" w:hAnsi="Calibri" w:cs="Calibri"/>
                <w:b/>
                <w:bCs/>
                <w:i/>
                <w:iCs/>
                <w:strike/>
                <w:color w:val="0000FF"/>
                <w:sz w:val="18"/>
                <w:szCs w:val="18"/>
                <w:highlight w:val="lightGray"/>
              </w:rPr>
              <w:t xml:space="preserve"> 2. DU suggest candidate cells within the list provided by CU. </w:t>
            </w:r>
            <w:proofErr w:type="spellStart"/>
            <w:r w:rsidRPr="00AD5997">
              <w:rPr>
                <w:rFonts w:ascii="Calibri" w:eastAsia="DengXian" w:hAnsi="Calibri" w:cs="Calibri"/>
                <w:b/>
                <w:bCs/>
                <w:i/>
                <w:iCs/>
                <w:strike/>
                <w:color w:val="0000FF"/>
                <w:sz w:val="18"/>
                <w:szCs w:val="18"/>
                <w:highlight w:val="lightGray"/>
              </w:rPr>
              <w:t>Opt</w:t>
            </w:r>
            <w:proofErr w:type="spellEnd"/>
            <w:r w:rsidRPr="00AD5997">
              <w:rPr>
                <w:rFonts w:ascii="Calibri" w:eastAsia="DengXian" w:hAnsi="Calibri" w:cs="Calibri"/>
                <w:b/>
                <w:bCs/>
                <w:i/>
                <w:iCs/>
                <w:strike/>
                <w:color w:val="0000FF"/>
                <w:sz w:val="18"/>
                <w:szCs w:val="18"/>
                <w:highlight w:val="lightGray"/>
              </w:rPr>
              <w:t xml:space="preserve"> 3. DU suggest candidate cells outside the list provided by CU.</w:t>
            </w:r>
            <w:r>
              <w:rPr>
                <w:rFonts w:ascii="Calibri" w:eastAsia="DengXian" w:hAnsi="Calibri" w:cs="Calibri"/>
                <w:b/>
                <w:bCs/>
                <w:i/>
                <w:iCs/>
                <w:color w:val="0000FF"/>
                <w:sz w:val="18"/>
                <w:szCs w:val="18"/>
              </w:rPr>
              <w:t xml:space="preserve"> </w:t>
            </w:r>
            <w:r w:rsidRPr="000920BF">
              <w:rPr>
                <w:rFonts w:ascii="Calibri" w:hAnsi="Calibri" w:cs="Calibri"/>
                <w:b/>
                <w:bCs/>
                <w:i/>
                <w:iCs/>
                <w:sz w:val="18"/>
                <w:szCs w:val="18"/>
              </w:rPr>
              <w:t>Note: replaced by another agreement at RAN3#11</w:t>
            </w:r>
            <w:r>
              <w:rPr>
                <w:rFonts w:ascii="Calibri" w:hAnsi="Calibri" w:cs="Calibri"/>
                <w:b/>
                <w:bCs/>
                <w:i/>
                <w:iCs/>
                <w:sz w:val="18"/>
                <w:szCs w:val="18"/>
              </w:rPr>
              <w:t>8</w:t>
            </w:r>
            <w:r w:rsidRPr="000920BF">
              <w:rPr>
                <w:rFonts w:ascii="Calibri" w:hAnsi="Calibri" w:cs="Calibri"/>
                <w:b/>
                <w:bCs/>
                <w:i/>
                <w:iCs/>
                <w:sz w:val="18"/>
                <w:szCs w:val="18"/>
              </w:rPr>
              <w:t>)</w:t>
            </w:r>
          </w:p>
          <w:p w14:paraId="23156C7D" w14:textId="77777777" w:rsidR="00B55033" w:rsidRPr="000920BF" w:rsidRDefault="00B55033" w:rsidP="00B55033">
            <w:pPr>
              <w:spacing w:after="0"/>
              <w:rPr>
                <w:rFonts w:ascii="Calibri" w:eastAsia="DengXian" w:hAnsi="Calibri" w:cs="Calibri"/>
                <w:b/>
                <w:bCs/>
                <w:i/>
                <w:iCs/>
                <w:color w:val="0000FF"/>
                <w:sz w:val="18"/>
                <w:szCs w:val="18"/>
              </w:rPr>
            </w:pPr>
          </w:p>
          <w:p w14:paraId="07EFB5FB" w14:textId="77777777" w:rsidR="00B55033" w:rsidRPr="000920BF" w:rsidRDefault="00B55033" w:rsidP="00B55033">
            <w:pPr>
              <w:spacing w:after="0"/>
              <w:rPr>
                <w:rFonts w:ascii="Calibri" w:eastAsia="DengXian" w:hAnsi="Calibri" w:cs="Calibri"/>
                <w:b/>
                <w:bCs/>
                <w:i/>
                <w:iCs/>
                <w:color w:val="008000"/>
                <w:sz w:val="18"/>
                <w:szCs w:val="18"/>
              </w:rPr>
            </w:pPr>
            <w:bookmarkStart w:id="3" w:name="_Hlk118100234"/>
            <w:r w:rsidRPr="000920BF">
              <w:rPr>
                <w:rFonts w:ascii="Calibri" w:eastAsia="DengXian" w:hAnsi="Calibri" w:cs="Calibri"/>
                <w:b/>
                <w:bCs/>
                <w:i/>
                <w:iCs/>
                <w:color w:val="008000"/>
                <w:sz w:val="18"/>
                <w:szCs w:val="18"/>
              </w:rPr>
              <w:t>WA: The gNB-DU indicates the gNB-CU about the UE successful access to the target cell by Access Success message.</w:t>
            </w:r>
          </w:p>
          <w:bookmarkEnd w:id="3"/>
          <w:p w14:paraId="12250500" w14:textId="77777777" w:rsidR="00B55033" w:rsidRPr="000920BF" w:rsidRDefault="00B55033" w:rsidP="00B55033">
            <w:pPr>
              <w:spacing w:after="0"/>
              <w:rPr>
                <w:rFonts w:ascii="Calibri" w:eastAsia="DengXian" w:hAnsi="Calibri" w:cs="Calibri"/>
                <w:b/>
                <w:bCs/>
                <w:i/>
                <w:iCs/>
                <w:color w:val="0000FF"/>
                <w:sz w:val="18"/>
                <w:szCs w:val="18"/>
              </w:rPr>
            </w:pPr>
          </w:p>
          <w:p w14:paraId="313D87EC" w14:textId="77777777" w:rsidR="00B55033" w:rsidRPr="000920BF" w:rsidRDefault="00B55033" w:rsidP="00B55033">
            <w:pPr>
              <w:spacing w:after="0"/>
              <w:rPr>
                <w:rFonts w:ascii="Calibri" w:eastAsia="DengXian" w:hAnsi="Calibri" w:cs="Calibri"/>
                <w:b/>
                <w:bCs/>
                <w:i/>
                <w:iCs/>
                <w:color w:val="0000FF"/>
                <w:sz w:val="18"/>
                <w:szCs w:val="18"/>
              </w:rPr>
            </w:pPr>
            <w:r w:rsidRPr="00AD5997">
              <w:rPr>
                <w:rFonts w:ascii="Calibri" w:eastAsia="DengXian" w:hAnsi="Calibri" w:cs="Calibri"/>
                <w:b/>
                <w:bCs/>
                <w:i/>
                <w:iCs/>
                <w:strike/>
                <w:color w:val="0000FF"/>
                <w:sz w:val="18"/>
                <w:szCs w:val="18"/>
                <w:highlight w:val="lightGray"/>
              </w:rPr>
              <w:t>FFS on the need and when the gNB-DU indicates the gNB-CU about the initiation of L1/L2 handover command.</w:t>
            </w:r>
            <w:r>
              <w:rPr>
                <w:rFonts w:ascii="Calibri" w:eastAsia="DengXian" w:hAnsi="Calibri" w:cs="Calibri"/>
                <w:b/>
                <w:bCs/>
                <w:i/>
                <w:iCs/>
                <w:color w:val="0000FF"/>
                <w:sz w:val="18"/>
                <w:szCs w:val="18"/>
              </w:rPr>
              <w:t xml:space="preserve"> </w:t>
            </w:r>
            <w:r w:rsidRPr="000920BF">
              <w:rPr>
                <w:rFonts w:ascii="Calibri" w:hAnsi="Calibri" w:cs="Calibri"/>
                <w:b/>
                <w:bCs/>
                <w:i/>
                <w:iCs/>
                <w:sz w:val="18"/>
                <w:szCs w:val="18"/>
              </w:rPr>
              <w:t>Note: replaced by another agreement at RAN3#11</w:t>
            </w:r>
            <w:r>
              <w:rPr>
                <w:rFonts w:ascii="Calibri" w:hAnsi="Calibri" w:cs="Calibri"/>
                <w:b/>
                <w:bCs/>
                <w:i/>
                <w:iCs/>
                <w:sz w:val="18"/>
                <w:szCs w:val="18"/>
              </w:rPr>
              <w:t>8</w:t>
            </w:r>
            <w:r w:rsidRPr="000920BF">
              <w:rPr>
                <w:rFonts w:ascii="Calibri" w:hAnsi="Calibri" w:cs="Calibri"/>
                <w:b/>
                <w:bCs/>
                <w:i/>
                <w:iCs/>
                <w:sz w:val="18"/>
                <w:szCs w:val="18"/>
              </w:rPr>
              <w:t>)</w:t>
            </w:r>
          </w:p>
          <w:p w14:paraId="2094480C" w14:textId="77777777" w:rsidR="00B55033" w:rsidRPr="000920BF" w:rsidRDefault="00B55033" w:rsidP="00B55033">
            <w:pPr>
              <w:spacing w:after="0"/>
              <w:rPr>
                <w:rFonts w:ascii="Calibri" w:eastAsia="DengXian" w:hAnsi="Calibri" w:cs="Calibri"/>
                <w:b/>
                <w:bCs/>
                <w:i/>
                <w:iCs/>
                <w:color w:val="0000FF"/>
                <w:sz w:val="18"/>
                <w:szCs w:val="18"/>
              </w:rPr>
            </w:pPr>
          </w:p>
          <w:p w14:paraId="739CA9A1" w14:textId="77777777" w:rsidR="00B55033" w:rsidRPr="000920BF" w:rsidRDefault="00B55033" w:rsidP="00B55033">
            <w:pPr>
              <w:spacing w:after="0"/>
              <w:rPr>
                <w:rFonts w:ascii="Calibri" w:eastAsia="DengXian" w:hAnsi="Calibri" w:cs="Calibri"/>
                <w:b/>
                <w:bCs/>
                <w:i/>
                <w:iCs/>
                <w:color w:val="0000FF"/>
                <w:sz w:val="18"/>
                <w:szCs w:val="18"/>
              </w:rPr>
            </w:pPr>
            <w:bookmarkStart w:id="4" w:name="_Hlk117871448"/>
            <w:r w:rsidRPr="000920BF">
              <w:rPr>
                <w:rFonts w:ascii="Calibri" w:eastAsia="DengXian" w:hAnsi="Calibri" w:cs="Calibri"/>
                <w:b/>
                <w:bCs/>
                <w:i/>
                <w:iCs/>
                <w:color w:val="0000FF"/>
                <w:sz w:val="18"/>
                <w:szCs w:val="18"/>
              </w:rPr>
              <w:t>FFS For intra-DU L1/L2 mobility, the gNB-CU may use the UE Context Modification procedure to modify or release the prepared cells resources in the gNB-DU (incl. the source cell). Details are pending to RAN2.</w:t>
            </w:r>
          </w:p>
          <w:bookmarkEnd w:id="4"/>
          <w:p w14:paraId="5C248B4F" w14:textId="77777777" w:rsidR="00B55033" w:rsidRPr="000920BF" w:rsidRDefault="00B55033" w:rsidP="00B55033">
            <w:pPr>
              <w:spacing w:after="0"/>
              <w:rPr>
                <w:rFonts w:ascii="Calibri" w:eastAsia="DengXian" w:hAnsi="Calibri" w:cs="Calibri"/>
                <w:b/>
                <w:bCs/>
                <w:i/>
                <w:iCs/>
                <w:color w:val="0000FF"/>
                <w:sz w:val="18"/>
                <w:szCs w:val="18"/>
              </w:rPr>
            </w:pPr>
          </w:p>
          <w:p w14:paraId="01013F6D" w14:textId="77777777" w:rsidR="00B55033" w:rsidRPr="000920BF" w:rsidRDefault="00B55033" w:rsidP="00B55033">
            <w:pPr>
              <w:spacing w:after="0"/>
              <w:rPr>
                <w:rFonts w:ascii="Calibri" w:eastAsia="SimSun" w:hAnsi="Calibri" w:cs="Calibri"/>
                <w:b/>
                <w:bCs/>
                <w:i/>
                <w:iCs/>
                <w:color w:val="008000"/>
                <w:sz w:val="18"/>
                <w:szCs w:val="18"/>
              </w:rPr>
            </w:pPr>
            <w:r w:rsidRPr="000920BF">
              <w:rPr>
                <w:rFonts w:ascii="Calibri" w:eastAsia="DengXian" w:hAnsi="Calibri" w:cs="Calibri"/>
                <w:b/>
                <w:bCs/>
                <w:i/>
                <w:iCs/>
                <w:color w:val="0000FF"/>
                <w:sz w:val="18"/>
                <w:szCs w:val="18"/>
              </w:rPr>
              <w:t>The following open issues on user plane handling in intra-DU L1/L2 mobility as well as inter-DU case are raised for further study:</w:t>
            </w:r>
          </w:p>
          <w:p w14:paraId="27EAF764" w14:textId="77777777" w:rsidR="00B55033" w:rsidRPr="000920BF" w:rsidRDefault="00B55033" w:rsidP="00B55033">
            <w:pPr>
              <w:snapToGrid w:val="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a)</w:t>
            </w:r>
            <w:r w:rsidRPr="000920BF">
              <w:rPr>
                <w:rFonts w:ascii="Calibri" w:eastAsia="DengXian" w:hAnsi="Calibri" w:cs="Calibri"/>
                <w:b/>
                <w:bCs/>
                <w:i/>
                <w:iCs/>
                <w:color w:val="0000FF"/>
                <w:sz w:val="18"/>
                <w:szCs w:val="18"/>
              </w:rPr>
              <w:tab/>
              <w:t xml:space="preserve">F1-U UL/DL TEID handling as </w:t>
            </w:r>
            <w:r w:rsidRPr="000920BF">
              <w:rPr>
                <w:rFonts w:ascii="Calibri" w:eastAsia="DengXian" w:hAnsi="Calibri" w:cs="Calibri" w:hint="eastAsia"/>
                <w:b/>
                <w:bCs/>
                <w:i/>
                <w:iCs/>
                <w:color w:val="0000FF"/>
                <w:sz w:val="18"/>
                <w:szCs w:val="18"/>
              </w:rPr>
              <w:t>in</w:t>
            </w:r>
            <w:r w:rsidRPr="000920BF">
              <w:rPr>
                <w:rFonts w:ascii="Calibri" w:eastAsia="DengXian" w:hAnsi="Calibri" w:cs="Calibri"/>
                <w:b/>
                <w:bCs/>
                <w:i/>
                <w:iCs/>
                <w:color w:val="0000FF"/>
                <w:sz w:val="18"/>
                <w:szCs w:val="18"/>
              </w:rPr>
              <w:t xml:space="preserve"> intra-DU legacy HO.</w:t>
            </w:r>
          </w:p>
          <w:p w14:paraId="7C21730B" w14:textId="77777777" w:rsidR="00B55033" w:rsidRPr="000920BF" w:rsidRDefault="00B55033" w:rsidP="00B55033">
            <w:pPr>
              <w:snapToGrid w:val="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b)</w:t>
            </w:r>
            <w:r w:rsidRPr="000920BF">
              <w:rPr>
                <w:rFonts w:ascii="Calibri" w:eastAsia="DengXian" w:hAnsi="Calibri" w:cs="Calibri"/>
                <w:b/>
                <w:bCs/>
                <w:i/>
                <w:iCs/>
                <w:color w:val="0000FF"/>
                <w:sz w:val="18"/>
                <w:szCs w:val="18"/>
              </w:rPr>
              <w:tab/>
              <w:t>DDDS on F1-U</w:t>
            </w:r>
          </w:p>
          <w:p w14:paraId="2A476FC9" w14:textId="77777777" w:rsidR="00B55033" w:rsidRPr="000920BF" w:rsidRDefault="00B55033" w:rsidP="00B55033">
            <w:pPr>
              <w:snapToGrid w:val="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c)</w:t>
            </w:r>
            <w:r w:rsidRPr="000920BF">
              <w:rPr>
                <w:rFonts w:ascii="Calibri" w:eastAsia="DengXian" w:hAnsi="Calibri" w:cs="Calibri"/>
                <w:b/>
                <w:bCs/>
                <w:i/>
                <w:iCs/>
                <w:color w:val="0000FF"/>
                <w:sz w:val="18"/>
                <w:szCs w:val="18"/>
              </w:rPr>
              <w:tab/>
              <w:t>E1 impact, such as setup, update or remove resources at gNB-CU-UP</w:t>
            </w:r>
          </w:p>
          <w:p w14:paraId="11983AC7" w14:textId="77777777" w:rsidR="00B55033" w:rsidRPr="000920BF" w:rsidRDefault="00B55033" w:rsidP="00B55033">
            <w:pPr>
              <w:snapToGrid w:val="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d)</w:t>
            </w:r>
            <w:r w:rsidRPr="000920BF">
              <w:rPr>
                <w:rFonts w:ascii="Calibri" w:eastAsia="DengXian" w:hAnsi="Calibri" w:cs="Calibri"/>
                <w:b/>
                <w:bCs/>
                <w:i/>
                <w:iCs/>
                <w:color w:val="0000FF"/>
                <w:sz w:val="18"/>
                <w:szCs w:val="18"/>
              </w:rPr>
              <w:tab/>
              <w:t>Data forwarding</w:t>
            </w:r>
          </w:p>
          <w:p w14:paraId="1813A615" w14:textId="77777777" w:rsidR="00B55033" w:rsidRPr="000920BF" w:rsidRDefault="00B55033" w:rsidP="00B55033">
            <w:pPr>
              <w:rPr>
                <w:rFonts w:ascii="Calibri" w:hAnsi="Calibri" w:cs="Calibri"/>
                <w:b/>
                <w:bCs/>
                <w:i/>
                <w:iCs/>
                <w:color w:val="008000"/>
                <w:sz w:val="18"/>
                <w:szCs w:val="18"/>
              </w:rPr>
            </w:pPr>
            <w:r w:rsidRPr="000920BF">
              <w:rPr>
                <w:rFonts w:ascii="Calibri" w:hAnsi="Calibri" w:cs="Calibri"/>
                <w:b/>
                <w:bCs/>
                <w:i/>
                <w:iCs/>
                <w:color w:val="008000"/>
                <w:sz w:val="18"/>
                <w:szCs w:val="18"/>
              </w:rPr>
              <w:t>The following previous agreements for intra-DU case are confirmed to be also applicable for inter-DU case:</w:t>
            </w:r>
          </w:p>
          <w:p w14:paraId="44D73989" w14:textId="77777777" w:rsidR="00B55033" w:rsidRPr="000920BF" w:rsidRDefault="00B55033" w:rsidP="00B55033">
            <w:pPr>
              <w:rPr>
                <w:rFonts w:ascii="Calibri" w:hAnsi="Calibri" w:cs="Calibri"/>
                <w:b/>
                <w:bCs/>
                <w:i/>
                <w:iCs/>
                <w:color w:val="008000"/>
                <w:sz w:val="18"/>
                <w:szCs w:val="18"/>
              </w:rPr>
            </w:pPr>
            <w:r w:rsidRPr="000920BF">
              <w:rPr>
                <w:rFonts w:ascii="Calibri" w:hAnsi="Calibri" w:cs="Calibri"/>
                <w:b/>
                <w:bCs/>
                <w:i/>
                <w:iCs/>
                <w:color w:val="008000"/>
                <w:sz w:val="18"/>
                <w:szCs w:val="18"/>
              </w:rPr>
              <w:t>1.Both intra- DU and intra-CU inter-DU scenarios are supported for L1/L2 mobility.</w:t>
            </w:r>
          </w:p>
          <w:p w14:paraId="0FC728AB" w14:textId="77777777" w:rsidR="00B55033" w:rsidRPr="000920BF" w:rsidRDefault="00B55033" w:rsidP="00B55033">
            <w:pPr>
              <w:rPr>
                <w:rFonts w:ascii="Calibri" w:hAnsi="Calibri" w:cs="Calibri"/>
                <w:b/>
                <w:bCs/>
                <w:i/>
                <w:iCs/>
                <w:color w:val="008000"/>
                <w:sz w:val="18"/>
                <w:szCs w:val="18"/>
              </w:rPr>
            </w:pPr>
            <w:r w:rsidRPr="000920BF">
              <w:rPr>
                <w:rFonts w:ascii="Calibri" w:hAnsi="Calibri" w:cs="Calibri"/>
                <w:b/>
                <w:bCs/>
                <w:i/>
                <w:iCs/>
                <w:color w:val="008000"/>
                <w:sz w:val="18"/>
                <w:szCs w:val="18"/>
              </w:rPr>
              <w:t xml:space="preserve">2.RAN3 will study the </w:t>
            </w:r>
            <w:proofErr w:type="spellStart"/>
            <w:r w:rsidRPr="000920BF">
              <w:rPr>
                <w:rFonts w:ascii="Calibri" w:hAnsi="Calibri" w:cs="Calibri"/>
                <w:b/>
                <w:bCs/>
                <w:i/>
                <w:iCs/>
                <w:color w:val="008000"/>
                <w:sz w:val="18"/>
                <w:szCs w:val="18"/>
              </w:rPr>
              <w:t>signaling</w:t>
            </w:r>
            <w:proofErr w:type="spellEnd"/>
            <w:r w:rsidRPr="000920BF">
              <w:rPr>
                <w:rFonts w:ascii="Calibri" w:hAnsi="Calibri" w:cs="Calibri"/>
                <w:b/>
                <w:bCs/>
                <w:i/>
                <w:iCs/>
                <w:color w:val="008000"/>
                <w:sz w:val="18"/>
                <w:szCs w:val="18"/>
              </w:rPr>
              <w:t xml:space="preserve"> impacts on below use cases following to RAN2 prioritization:</w:t>
            </w:r>
          </w:p>
          <w:p w14:paraId="666FF12D" w14:textId="77777777" w:rsidR="00B55033" w:rsidRPr="000920BF" w:rsidRDefault="00B55033" w:rsidP="00B55033">
            <w:pPr>
              <w:rPr>
                <w:rFonts w:ascii="Calibri" w:hAnsi="Calibri" w:cs="Calibri"/>
                <w:b/>
                <w:bCs/>
                <w:i/>
                <w:iCs/>
                <w:color w:val="008000"/>
                <w:sz w:val="18"/>
                <w:szCs w:val="18"/>
              </w:rPr>
            </w:pPr>
            <w:r w:rsidRPr="000920BF">
              <w:rPr>
                <w:rFonts w:ascii="Calibri" w:hAnsi="Calibri" w:cs="Calibri"/>
                <w:b/>
                <w:bCs/>
                <w:i/>
                <w:iCs/>
                <w:color w:val="008000"/>
                <w:sz w:val="18"/>
                <w:szCs w:val="18"/>
              </w:rPr>
              <w:t>-</w:t>
            </w:r>
            <w:r w:rsidRPr="000920BF">
              <w:rPr>
                <w:rFonts w:ascii="Calibri" w:hAnsi="Calibri" w:cs="Calibri"/>
                <w:b/>
                <w:bCs/>
                <w:i/>
                <w:iCs/>
                <w:color w:val="008000"/>
                <w:sz w:val="18"/>
                <w:szCs w:val="18"/>
              </w:rPr>
              <w:tab/>
              <w:t>Stand alone</w:t>
            </w:r>
          </w:p>
          <w:p w14:paraId="6F842901" w14:textId="77777777" w:rsidR="00B55033" w:rsidRPr="000920BF" w:rsidRDefault="00B55033" w:rsidP="00B55033">
            <w:pPr>
              <w:rPr>
                <w:rFonts w:ascii="Calibri" w:hAnsi="Calibri" w:cs="Calibri"/>
                <w:b/>
                <w:bCs/>
                <w:i/>
                <w:iCs/>
                <w:color w:val="008000"/>
                <w:sz w:val="18"/>
                <w:szCs w:val="18"/>
              </w:rPr>
            </w:pPr>
            <w:r w:rsidRPr="000920BF">
              <w:rPr>
                <w:rFonts w:ascii="Calibri" w:hAnsi="Calibri" w:cs="Calibri"/>
                <w:b/>
                <w:bCs/>
                <w:i/>
                <w:iCs/>
                <w:color w:val="008000"/>
                <w:sz w:val="18"/>
                <w:szCs w:val="18"/>
              </w:rPr>
              <w:t>-</w:t>
            </w:r>
            <w:r w:rsidRPr="000920BF">
              <w:rPr>
                <w:rFonts w:ascii="Calibri" w:hAnsi="Calibri" w:cs="Calibri"/>
                <w:b/>
                <w:bCs/>
                <w:i/>
                <w:iCs/>
                <w:color w:val="008000"/>
                <w:sz w:val="18"/>
                <w:szCs w:val="18"/>
              </w:rPr>
              <w:tab/>
              <w:t xml:space="preserve">Carrier Aggregation (Change of </w:t>
            </w:r>
            <w:proofErr w:type="spellStart"/>
            <w:r w:rsidRPr="000920BF">
              <w:rPr>
                <w:rFonts w:ascii="Calibri" w:hAnsi="Calibri" w:cs="Calibri"/>
                <w:b/>
                <w:bCs/>
                <w:i/>
                <w:iCs/>
                <w:color w:val="008000"/>
                <w:sz w:val="18"/>
                <w:szCs w:val="18"/>
              </w:rPr>
              <w:t>PCell</w:t>
            </w:r>
            <w:proofErr w:type="spellEnd"/>
            <w:r w:rsidRPr="000920BF">
              <w:rPr>
                <w:rFonts w:ascii="Calibri" w:hAnsi="Calibri" w:cs="Calibri"/>
                <w:b/>
                <w:bCs/>
                <w:i/>
                <w:iCs/>
                <w:color w:val="008000"/>
                <w:sz w:val="18"/>
                <w:szCs w:val="18"/>
              </w:rPr>
              <w:t>)</w:t>
            </w:r>
          </w:p>
          <w:p w14:paraId="3C260D84" w14:textId="77777777" w:rsidR="00B55033" w:rsidRPr="000920BF" w:rsidRDefault="00B55033" w:rsidP="00B55033">
            <w:pPr>
              <w:rPr>
                <w:rFonts w:ascii="Calibri" w:hAnsi="Calibri" w:cs="Calibri"/>
                <w:b/>
                <w:bCs/>
                <w:i/>
                <w:iCs/>
                <w:color w:val="008000"/>
                <w:sz w:val="18"/>
                <w:szCs w:val="18"/>
              </w:rPr>
            </w:pPr>
            <w:r w:rsidRPr="000920BF">
              <w:rPr>
                <w:rFonts w:ascii="Calibri" w:hAnsi="Calibri" w:cs="Calibri"/>
                <w:b/>
                <w:bCs/>
                <w:i/>
                <w:iCs/>
                <w:color w:val="008000"/>
                <w:sz w:val="18"/>
                <w:szCs w:val="18"/>
              </w:rPr>
              <w:t>-</w:t>
            </w:r>
            <w:r w:rsidRPr="000920BF">
              <w:rPr>
                <w:rFonts w:ascii="Calibri" w:hAnsi="Calibri" w:cs="Calibri"/>
                <w:b/>
                <w:bCs/>
                <w:i/>
                <w:iCs/>
                <w:color w:val="008000"/>
                <w:sz w:val="18"/>
                <w:szCs w:val="18"/>
              </w:rPr>
              <w:tab/>
              <w:t xml:space="preserve">NR-DC (Change of </w:t>
            </w:r>
            <w:proofErr w:type="spellStart"/>
            <w:r w:rsidRPr="000920BF">
              <w:rPr>
                <w:rFonts w:ascii="Calibri" w:hAnsi="Calibri" w:cs="Calibri"/>
                <w:b/>
                <w:bCs/>
                <w:i/>
                <w:iCs/>
                <w:color w:val="008000"/>
                <w:sz w:val="18"/>
                <w:szCs w:val="18"/>
              </w:rPr>
              <w:t>PCell</w:t>
            </w:r>
            <w:proofErr w:type="spellEnd"/>
            <w:r w:rsidRPr="000920BF">
              <w:rPr>
                <w:rFonts w:ascii="Calibri" w:hAnsi="Calibri" w:cs="Calibri"/>
                <w:b/>
                <w:bCs/>
                <w:i/>
                <w:iCs/>
                <w:color w:val="008000"/>
                <w:sz w:val="18"/>
                <w:szCs w:val="18"/>
              </w:rPr>
              <w:t xml:space="preserve"> at MN, Change of </w:t>
            </w:r>
            <w:proofErr w:type="spellStart"/>
            <w:r w:rsidRPr="000920BF">
              <w:rPr>
                <w:rFonts w:ascii="Calibri" w:hAnsi="Calibri" w:cs="Calibri"/>
                <w:b/>
                <w:bCs/>
                <w:i/>
                <w:iCs/>
                <w:color w:val="008000"/>
                <w:sz w:val="18"/>
                <w:szCs w:val="18"/>
              </w:rPr>
              <w:t>PScell</w:t>
            </w:r>
            <w:proofErr w:type="spellEnd"/>
            <w:r w:rsidRPr="000920BF">
              <w:rPr>
                <w:rFonts w:ascii="Calibri" w:hAnsi="Calibri" w:cs="Calibri"/>
                <w:b/>
                <w:bCs/>
                <w:i/>
                <w:iCs/>
                <w:color w:val="008000"/>
                <w:sz w:val="18"/>
                <w:szCs w:val="18"/>
              </w:rPr>
              <w:t xml:space="preserve"> at SN) </w:t>
            </w:r>
          </w:p>
          <w:p w14:paraId="1AE14810" w14:textId="77777777" w:rsidR="00B55033" w:rsidRPr="000920BF" w:rsidRDefault="00B55033" w:rsidP="00B55033">
            <w:pPr>
              <w:rPr>
                <w:rFonts w:ascii="Calibri" w:hAnsi="Calibri" w:cs="Calibri"/>
                <w:b/>
                <w:bCs/>
                <w:i/>
                <w:iCs/>
                <w:color w:val="008000"/>
                <w:sz w:val="18"/>
                <w:szCs w:val="18"/>
              </w:rPr>
            </w:pPr>
            <w:r w:rsidRPr="000920BF">
              <w:rPr>
                <w:rFonts w:ascii="Calibri" w:hAnsi="Calibri" w:cs="Calibri"/>
                <w:b/>
                <w:bCs/>
                <w:i/>
                <w:iCs/>
                <w:color w:val="008000"/>
                <w:sz w:val="18"/>
                <w:szCs w:val="18"/>
              </w:rPr>
              <w:t xml:space="preserve">3.RAN3 will aim for a single solution for network </w:t>
            </w:r>
            <w:proofErr w:type="spellStart"/>
            <w:r w:rsidRPr="000920BF">
              <w:rPr>
                <w:rFonts w:ascii="Calibri" w:hAnsi="Calibri" w:cs="Calibri"/>
                <w:b/>
                <w:bCs/>
                <w:i/>
                <w:iCs/>
                <w:color w:val="008000"/>
                <w:sz w:val="18"/>
                <w:szCs w:val="18"/>
              </w:rPr>
              <w:t>signaling</w:t>
            </w:r>
            <w:proofErr w:type="spellEnd"/>
            <w:r w:rsidRPr="000920BF">
              <w:rPr>
                <w:rFonts w:ascii="Calibri" w:hAnsi="Calibri" w:cs="Calibri"/>
                <w:b/>
                <w:bCs/>
                <w:i/>
                <w:iCs/>
                <w:color w:val="008000"/>
                <w:sz w:val="18"/>
                <w:szCs w:val="18"/>
              </w:rPr>
              <w:t xml:space="preserve"> design on L1/L2 based inter-cell mobility to support all agreed scenarios. The details of solution are FFS.</w:t>
            </w:r>
          </w:p>
          <w:p w14:paraId="4F964FC0" w14:textId="77777777" w:rsidR="00B55033" w:rsidRPr="000920BF" w:rsidRDefault="00B55033" w:rsidP="00B55033">
            <w:pPr>
              <w:rPr>
                <w:rFonts w:ascii="Calibri" w:hAnsi="Calibri" w:cs="Calibri"/>
                <w:b/>
                <w:bCs/>
                <w:i/>
                <w:iCs/>
                <w:color w:val="008000"/>
                <w:sz w:val="18"/>
                <w:szCs w:val="18"/>
              </w:rPr>
            </w:pPr>
            <w:r w:rsidRPr="000920BF">
              <w:rPr>
                <w:rFonts w:ascii="Calibri" w:hAnsi="Calibri" w:cs="Calibri"/>
                <w:b/>
                <w:bCs/>
                <w:i/>
                <w:iCs/>
                <w:color w:val="008000"/>
                <w:sz w:val="18"/>
                <w:szCs w:val="18"/>
              </w:rPr>
              <w:t>5.RAN3 focuses on the network-controlled procedure for L1/L2 based inter-cell mobility.</w:t>
            </w:r>
          </w:p>
          <w:p w14:paraId="547E4C98" w14:textId="77777777" w:rsidR="00B55033" w:rsidRPr="000920BF" w:rsidRDefault="00B55033" w:rsidP="00B55033">
            <w:pPr>
              <w:rPr>
                <w:rFonts w:ascii="Calibri" w:hAnsi="Calibri" w:cs="Calibri"/>
                <w:b/>
                <w:bCs/>
                <w:i/>
                <w:iCs/>
                <w:color w:val="008000"/>
                <w:sz w:val="18"/>
                <w:szCs w:val="18"/>
              </w:rPr>
            </w:pPr>
            <w:r w:rsidRPr="000920BF">
              <w:rPr>
                <w:rFonts w:ascii="Calibri" w:hAnsi="Calibri" w:cs="Calibri"/>
                <w:b/>
                <w:bCs/>
                <w:i/>
                <w:iCs/>
                <w:color w:val="008000"/>
                <w:sz w:val="18"/>
                <w:szCs w:val="18"/>
              </w:rPr>
              <w:t>7.The configuration of candidate target cell(s) for L1/L2 mobility is initiated by the gNB-CU. Details are FFS.</w:t>
            </w:r>
          </w:p>
          <w:p w14:paraId="0C4D46E0" w14:textId="77777777" w:rsidR="00B55033" w:rsidRPr="000920BF" w:rsidRDefault="00B55033" w:rsidP="00B55033">
            <w:pPr>
              <w:rPr>
                <w:rFonts w:ascii="Calibri" w:eastAsia="SimSun" w:hAnsi="Calibri" w:cs="Calibri"/>
                <w:i/>
                <w:iCs/>
                <w:sz w:val="18"/>
                <w:szCs w:val="18"/>
              </w:rPr>
            </w:pPr>
            <w:r w:rsidRPr="000920BF">
              <w:rPr>
                <w:rFonts w:ascii="Calibri" w:hAnsi="Calibri" w:cs="Calibri"/>
                <w:b/>
                <w:bCs/>
                <w:i/>
                <w:iCs/>
                <w:color w:val="008000"/>
                <w:sz w:val="18"/>
                <w:szCs w:val="18"/>
              </w:rPr>
              <w:t xml:space="preserve">For inter-DU </w:t>
            </w:r>
            <w:r w:rsidRPr="000920BF">
              <w:rPr>
                <w:rFonts w:ascii="Calibri" w:eastAsia="DengXian" w:hAnsi="Calibri" w:cs="Calibri" w:hint="eastAsia"/>
                <w:b/>
                <w:bCs/>
                <w:i/>
                <w:iCs/>
                <w:color w:val="008000"/>
                <w:sz w:val="18"/>
                <w:szCs w:val="18"/>
              </w:rPr>
              <w:t>inter</w:t>
            </w:r>
            <w:r w:rsidRPr="000920BF">
              <w:rPr>
                <w:rFonts w:ascii="Calibri" w:hAnsi="Calibri" w:cs="Calibri"/>
                <w:b/>
                <w:bCs/>
                <w:i/>
                <w:iCs/>
                <w:color w:val="008000"/>
                <w:sz w:val="18"/>
                <w:szCs w:val="18"/>
              </w:rPr>
              <w:t>-cell mobility, the UE Context Setup procedure is reused for handover configuration.</w:t>
            </w:r>
            <w:r w:rsidRPr="000920BF">
              <w:rPr>
                <w:rFonts w:ascii="Calibri" w:eastAsia="DengXian" w:hAnsi="Calibri" w:cs="Calibri" w:hint="eastAsia"/>
                <w:i/>
                <w:iCs/>
                <w:sz w:val="18"/>
                <w:szCs w:val="18"/>
              </w:rPr>
              <w:t xml:space="preserve"> </w:t>
            </w:r>
          </w:p>
          <w:p w14:paraId="0BA4C92F" w14:textId="77777777" w:rsidR="00B55033" w:rsidRPr="006C359D" w:rsidRDefault="00B55033" w:rsidP="00B55033">
            <w:pPr>
              <w:rPr>
                <w:rFonts w:ascii="Calibri" w:hAnsi="Calibri" w:cs="Calibri"/>
                <w:b/>
                <w:bCs/>
                <w:color w:val="FF0000"/>
                <w:sz w:val="21"/>
                <w:szCs w:val="21"/>
              </w:rPr>
            </w:pPr>
            <w:r w:rsidRPr="006C359D">
              <w:rPr>
                <w:rFonts w:ascii="Calibri" w:hAnsi="Calibri" w:cs="Calibri"/>
                <w:b/>
                <w:bCs/>
                <w:color w:val="FF0000"/>
                <w:sz w:val="21"/>
                <w:szCs w:val="21"/>
                <w:highlight w:val="yellow"/>
              </w:rPr>
              <w:t>Agreements at RAN3#11</w:t>
            </w:r>
            <w:r>
              <w:rPr>
                <w:rFonts w:ascii="Calibri" w:hAnsi="Calibri" w:cs="Calibri"/>
                <w:b/>
                <w:bCs/>
                <w:color w:val="FF0000"/>
                <w:sz w:val="21"/>
                <w:szCs w:val="21"/>
                <w:highlight w:val="yellow"/>
              </w:rPr>
              <w:t>8</w:t>
            </w:r>
          </w:p>
          <w:p w14:paraId="4BC6C054" w14:textId="77777777" w:rsidR="00B55033" w:rsidRPr="00EA7C4E" w:rsidRDefault="00B55033" w:rsidP="00B55033">
            <w:pPr>
              <w:widowControl w:val="0"/>
              <w:ind w:left="144" w:hanging="144"/>
              <w:rPr>
                <w:rFonts w:ascii="Calibri" w:eastAsia="DengXian" w:hAnsi="Calibri" w:cs="Calibri"/>
                <w:b/>
                <w:color w:val="008000"/>
                <w:sz w:val="18"/>
                <w:szCs w:val="18"/>
              </w:rPr>
            </w:pPr>
            <w:r w:rsidRPr="00EA7C4E">
              <w:rPr>
                <w:rFonts w:ascii="Calibri" w:hAnsi="Calibri" w:cs="Calibri"/>
                <w:b/>
                <w:bCs/>
                <w:color w:val="008000"/>
                <w:kern w:val="2"/>
                <w:sz w:val="18"/>
                <w:szCs w:val="16"/>
              </w:rPr>
              <w:t>CU suggest the candidate cell(s) to DU, “gNB-DU can suggest candidate cells after the gNB-CU initiates the L1/L2 inter-cell mobility configuration” is with low priority.</w:t>
            </w:r>
          </w:p>
          <w:p w14:paraId="22CD2F75" w14:textId="77777777" w:rsidR="00B55033" w:rsidRPr="00EA7C4E" w:rsidRDefault="00B55033" w:rsidP="00B55033">
            <w:pPr>
              <w:widowControl w:val="0"/>
              <w:ind w:left="144" w:hanging="144"/>
              <w:rPr>
                <w:rFonts w:ascii="Calibri" w:hAnsi="Calibri" w:cs="Calibri"/>
                <w:b/>
                <w:bCs/>
                <w:color w:val="008000"/>
                <w:kern w:val="2"/>
                <w:sz w:val="18"/>
                <w:szCs w:val="16"/>
              </w:rPr>
            </w:pPr>
            <w:r w:rsidRPr="00EA7C4E">
              <w:rPr>
                <w:rFonts w:ascii="Calibri" w:hAnsi="Calibri" w:cs="Calibri"/>
                <w:b/>
                <w:bCs/>
                <w:color w:val="008000"/>
                <w:kern w:val="2"/>
                <w:sz w:val="18"/>
                <w:szCs w:val="16"/>
              </w:rPr>
              <w:t>CU can update the suggested candidate cells.</w:t>
            </w:r>
          </w:p>
          <w:p w14:paraId="34A26649" w14:textId="77777777" w:rsidR="00B55033" w:rsidRPr="00EA7C4E" w:rsidRDefault="00B55033" w:rsidP="00B55033">
            <w:pPr>
              <w:widowControl w:val="0"/>
              <w:ind w:left="144" w:hanging="144"/>
              <w:rPr>
                <w:rFonts w:ascii="Calibri" w:hAnsi="Calibri" w:cs="Calibri"/>
                <w:b/>
                <w:bCs/>
                <w:color w:val="008000"/>
                <w:kern w:val="2"/>
                <w:sz w:val="18"/>
                <w:szCs w:val="16"/>
              </w:rPr>
            </w:pPr>
            <w:r w:rsidRPr="00EA7C4E">
              <w:rPr>
                <w:rFonts w:ascii="Calibri" w:hAnsi="Calibri" w:cs="Calibri"/>
                <w:b/>
                <w:bCs/>
                <w:color w:val="008000"/>
                <w:kern w:val="2"/>
                <w:sz w:val="18"/>
                <w:szCs w:val="16"/>
              </w:rPr>
              <w:lastRenderedPageBreak/>
              <w:t>For intra-DU case, the gNB-DU indicates the gNB-CU about the UE successful access to the target cell by Access Success message.</w:t>
            </w:r>
          </w:p>
          <w:p w14:paraId="553ABCA2" w14:textId="77777777" w:rsidR="00B55033" w:rsidRPr="00EA7C4E" w:rsidRDefault="00B55033" w:rsidP="00B55033">
            <w:pPr>
              <w:widowControl w:val="0"/>
              <w:ind w:left="144" w:hanging="144"/>
              <w:rPr>
                <w:rFonts w:ascii="Calibri" w:hAnsi="Calibri" w:cs="Calibri"/>
                <w:b/>
                <w:bCs/>
                <w:color w:val="008000"/>
                <w:kern w:val="2"/>
                <w:sz w:val="18"/>
                <w:szCs w:val="16"/>
              </w:rPr>
            </w:pPr>
            <w:r w:rsidRPr="00EA7C4E">
              <w:rPr>
                <w:rFonts w:ascii="Calibri" w:hAnsi="Calibri" w:cs="Calibri" w:hint="eastAsia"/>
                <w:b/>
                <w:bCs/>
                <w:color w:val="008000"/>
                <w:kern w:val="2"/>
                <w:sz w:val="18"/>
                <w:szCs w:val="16"/>
              </w:rPr>
              <w:t>F</w:t>
            </w:r>
            <w:r w:rsidRPr="00EA7C4E">
              <w:rPr>
                <w:rFonts w:ascii="Calibri" w:hAnsi="Calibri" w:cs="Calibri"/>
                <w:b/>
                <w:bCs/>
                <w:color w:val="008000"/>
                <w:kern w:val="2"/>
                <w:sz w:val="18"/>
                <w:szCs w:val="16"/>
              </w:rPr>
              <w:t xml:space="preserve">or inter-DU case, </w:t>
            </w:r>
            <w:proofErr w:type="gramStart"/>
            <w:r w:rsidRPr="00EA7C4E">
              <w:rPr>
                <w:rFonts w:ascii="Calibri" w:hAnsi="Calibri" w:cs="Calibri"/>
                <w:b/>
                <w:bCs/>
                <w:color w:val="008000"/>
                <w:kern w:val="2"/>
                <w:sz w:val="18"/>
                <w:szCs w:val="16"/>
              </w:rPr>
              <w:t>The</w:t>
            </w:r>
            <w:proofErr w:type="gramEnd"/>
            <w:r w:rsidRPr="00EA7C4E">
              <w:rPr>
                <w:rFonts w:ascii="Calibri" w:hAnsi="Calibri" w:cs="Calibri"/>
                <w:b/>
                <w:bCs/>
                <w:color w:val="008000"/>
                <w:kern w:val="2"/>
                <w:sz w:val="18"/>
                <w:szCs w:val="16"/>
              </w:rPr>
              <w:t xml:space="preserve"> target gNB-DU indicates the gNB-CU about the UE successful access to the target cell by Access Success message.</w:t>
            </w:r>
          </w:p>
          <w:p w14:paraId="496382F2" w14:textId="77777777" w:rsidR="00B55033" w:rsidRPr="00B81F82" w:rsidRDefault="00B55033" w:rsidP="00B55033">
            <w:pPr>
              <w:rPr>
                <w:rFonts w:ascii="Calibri" w:hAnsi="Calibri" w:cs="Calibri"/>
                <w:b/>
                <w:color w:val="008000"/>
                <w:sz w:val="18"/>
              </w:rPr>
            </w:pPr>
            <w:r w:rsidRPr="00B81F82">
              <w:rPr>
                <w:rFonts w:ascii="Calibri" w:hAnsi="Calibri" w:cs="Calibri"/>
                <w:b/>
                <w:color w:val="008000"/>
                <w:sz w:val="18"/>
              </w:rPr>
              <w:t xml:space="preserve">RAN3 works on the same </w:t>
            </w:r>
            <w:proofErr w:type="spellStart"/>
            <w:r w:rsidRPr="00B81F82">
              <w:rPr>
                <w:rFonts w:ascii="Calibri" w:hAnsi="Calibri" w:cs="Calibri"/>
                <w:b/>
                <w:color w:val="008000"/>
                <w:sz w:val="18"/>
              </w:rPr>
              <w:t>signaling</w:t>
            </w:r>
            <w:proofErr w:type="spellEnd"/>
            <w:r w:rsidRPr="00B81F82">
              <w:rPr>
                <w:rFonts w:ascii="Calibri" w:hAnsi="Calibri" w:cs="Calibri"/>
                <w:b/>
                <w:color w:val="008000"/>
                <w:sz w:val="18"/>
              </w:rPr>
              <w:t xml:space="preserve"> procedure for both initial cell switch and subsequent cell switch for intra-DU L1/L2 handover.</w:t>
            </w:r>
          </w:p>
          <w:p w14:paraId="09A34D91" w14:textId="77777777" w:rsidR="00B55033" w:rsidRPr="00EA7C4E" w:rsidRDefault="00B55033" w:rsidP="00B55033">
            <w:pPr>
              <w:rPr>
                <w:rFonts w:ascii="Calibri" w:eastAsia="DengXian" w:hAnsi="Calibri" w:cs="Calibri"/>
                <w:color w:val="000000"/>
                <w:sz w:val="18"/>
                <w:szCs w:val="18"/>
                <w:u w:val="single"/>
              </w:rPr>
            </w:pPr>
            <w:r w:rsidRPr="00EA7C4E">
              <w:rPr>
                <w:rFonts w:ascii="Calibri" w:eastAsia="DengXian" w:hAnsi="Calibri" w:cs="Calibri"/>
                <w:color w:val="000000"/>
                <w:sz w:val="18"/>
                <w:szCs w:val="18"/>
                <w:u w:val="single"/>
              </w:rPr>
              <w:t>One or multiple message issue in the stage3:</w:t>
            </w:r>
          </w:p>
          <w:p w14:paraId="58E36A5F" w14:textId="77777777" w:rsidR="00B55033" w:rsidRPr="00EA7C4E" w:rsidRDefault="00B55033" w:rsidP="00B55033">
            <w:pPr>
              <w:rPr>
                <w:rFonts w:ascii="Calibri" w:eastAsia="DengXian" w:hAnsi="Calibri" w:cs="Calibri"/>
                <w:color w:val="000000"/>
                <w:sz w:val="18"/>
                <w:szCs w:val="18"/>
              </w:rPr>
            </w:pPr>
            <w:r w:rsidRPr="00EA7C4E">
              <w:rPr>
                <w:rFonts w:ascii="Calibri" w:eastAsia="DengXian" w:hAnsi="Calibri" w:cs="Calibri"/>
                <w:color w:val="000000"/>
                <w:sz w:val="18"/>
                <w:szCs w:val="18"/>
              </w:rPr>
              <w:t>No consensus is achieved during offline discussion.</w:t>
            </w:r>
          </w:p>
          <w:p w14:paraId="2774AF48" w14:textId="77777777" w:rsidR="00B55033" w:rsidRDefault="00B55033" w:rsidP="00B55033">
            <w:pPr>
              <w:rPr>
                <w:rFonts w:ascii="Calibri" w:eastAsia="DengXian" w:hAnsi="Calibri" w:cs="Calibri"/>
                <w:b/>
                <w:color w:val="0000FF"/>
                <w:sz w:val="18"/>
                <w:szCs w:val="18"/>
              </w:rPr>
            </w:pPr>
            <w:r w:rsidRPr="00EA7C4E">
              <w:rPr>
                <w:rFonts w:ascii="Calibri" w:eastAsia="DengXian" w:hAnsi="Calibri" w:cs="Calibri"/>
                <w:b/>
                <w:color w:val="0000FF"/>
                <w:sz w:val="18"/>
                <w:szCs w:val="18"/>
              </w:rPr>
              <w:t>To be continued...</w:t>
            </w:r>
          </w:p>
          <w:p w14:paraId="42751ECB" w14:textId="77777777" w:rsidR="00B55033" w:rsidRPr="00EA7C4E" w:rsidRDefault="00B55033" w:rsidP="00B55033">
            <w:pPr>
              <w:rPr>
                <w:rFonts w:ascii="Calibri" w:eastAsia="DengXian" w:hAnsi="Calibri" w:cs="Calibri"/>
                <w:color w:val="000000"/>
                <w:sz w:val="18"/>
                <w:szCs w:val="18"/>
                <w:u w:val="single"/>
              </w:rPr>
            </w:pPr>
            <w:r w:rsidRPr="00EA7C4E">
              <w:rPr>
                <w:rFonts w:ascii="Calibri" w:eastAsia="DengXian" w:hAnsi="Calibri" w:cs="Calibri"/>
                <w:color w:val="000000"/>
                <w:sz w:val="18"/>
                <w:szCs w:val="18"/>
                <w:u w:val="single"/>
              </w:rPr>
              <w:t>Whether to inform CU after triggering LTM?</w:t>
            </w:r>
          </w:p>
          <w:p w14:paraId="222B3015" w14:textId="77777777" w:rsidR="00B55033" w:rsidRPr="00B81F82" w:rsidRDefault="00B55033" w:rsidP="00B55033">
            <w:pPr>
              <w:rPr>
                <w:rFonts w:ascii="Calibri" w:hAnsi="Calibri" w:cs="Calibri"/>
                <w:b/>
                <w:color w:val="008000"/>
                <w:sz w:val="18"/>
              </w:rPr>
            </w:pPr>
            <w:r w:rsidRPr="00B81F82">
              <w:rPr>
                <w:rFonts w:ascii="Calibri" w:hAnsi="Calibri" w:cs="Calibri"/>
                <w:b/>
                <w:color w:val="008000"/>
                <w:sz w:val="18"/>
              </w:rPr>
              <w:t>During execution phase, it is up to the gNB-DU implementation when will the gNB-DU signal to the CU. This does not mean that the gNB-DU is “allowed” to signal to the gNB-CU before LTM command is sent to the UE.</w:t>
            </w:r>
          </w:p>
          <w:p w14:paraId="6DE06367" w14:textId="77777777" w:rsidR="00B55033" w:rsidRDefault="00B55033" w:rsidP="00B55033">
            <w:pPr>
              <w:spacing w:after="0"/>
              <w:rPr>
                <w:rFonts w:ascii="Calibri" w:eastAsia="SimSun" w:hAnsi="Calibri" w:cs="Calibri"/>
                <w:b/>
                <w:bCs/>
                <w:i/>
                <w:iCs/>
                <w:color w:val="008000"/>
                <w:sz w:val="18"/>
                <w:szCs w:val="18"/>
              </w:rPr>
            </w:pPr>
            <w:r w:rsidRPr="00EA7C4E">
              <w:rPr>
                <w:rFonts w:ascii="Calibri" w:hAnsi="Calibri" w:cs="Calibri"/>
                <w:b/>
                <w:bCs/>
                <w:color w:val="0000FF"/>
                <w:sz w:val="18"/>
              </w:rPr>
              <w:t xml:space="preserve">To be continued at next meeting on approaches, </w:t>
            </w:r>
            <w:proofErr w:type="gramStart"/>
            <w:r w:rsidRPr="00EA7C4E">
              <w:rPr>
                <w:rFonts w:ascii="Calibri" w:hAnsi="Calibri" w:cs="Calibri"/>
                <w:b/>
                <w:bCs/>
                <w:color w:val="0000FF"/>
                <w:sz w:val="18"/>
              </w:rPr>
              <w:t>procedures</w:t>
            </w:r>
            <w:proofErr w:type="gramEnd"/>
            <w:r w:rsidRPr="00EA7C4E">
              <w:rPr>
                <w:rFonts w:ascii="Calibri" w:hAnsi="Calibri" w:cs="Calibri"/>
                <w:b/>
                <w:bCs/>
                <w:color w:val="0000FF"/>
                <w:sz w:val="18"/>
              </w:rPr>
              <w:t xml:space="preserve"> and other details.</w:t>
            </w:r>
          </w:p>
          <w:p w14:paraId="0515C709" w14:textId="77777777" w:rsidR="00BA0F28" w:rsidRPr="00AA2102" w:rsidRDefault="00BA0F28" w:rsidP="009D7731">
            <w:pPr>
              <w:spacing w:after="0"/>
              <w:rPr>
                <w:i/>
                <w:iCs/>
                <w:color w:val="4472C4"/>
              </w:rPr>
            </w:pPr>
          </w:p>
        </w:tc>
      </w:tr>
    </w:tbl>
    <w:p w14:paraId="12D8EBFD" w14:textId="77777777" w:rsidR="00BA0F28" w:rsidRDefault="00BA0F28" w:rsidP="00BA0F28"/>
    <w:p w14:paraId="3721EC9B" w14:textId="6B490892" w:rsidR="00DD20A8" w:rsidRDefault="00DD20A8" w:rsidP="00DD20A8">
      <w:pPr>
        <w:pStyle w:val="Heading1"/>
        <w:tabs>
          <w:tab w:val="left" w:pos="2410"/>
        </w:tabs>
      </w:pPr>
      <w:r>
        <w:t>2</w:t>
      </w:r>
      <w:r w:rsidRPr="00B704B9">
        <w:tab/>
      </w:r>
      <w:r w:rsidR="00172244">
        <w:t>Additional consideration</w:t>
      </w:r>
      <w:r w:rsidR="00631841">
        <w:t>s</w:t>
      </w:r>
      <w:r w:rsidR="00172244">
        <w:t xml:space="preserve"> </w:t>
      </w:r>
      <w:r>
        <w:t>L1/L</w:t>
      </w:r>
      <w:r w:rsidR="00631841">
        <w:t>2 Triggered Mobility</w:t>
      </w:r>
      <w:r>
        <w:t xml:space="preserve"> Procedures</w:t>
      </w:r>
    </w:p>
    <w:p w14:paraId="20A2C69E" w14:textId="1CCCED34" w:rsidR="00824141" w:rsidRDefault="00824141" w:rsidP="368EEC31">
      <w:pPr>
        <w:keepNext/>
        <w:keepLines/>
        <w:spacing w:before="180"/>
        <w:ind w:left="1134" w:hanging="1134"/>
        <w:outlineLvl w:val="1"/>
        <w:rPr>
          <w:rFonts w:ascii="Arial" w:eastAsia="Times New Roman" w:hAnsi="Arial"/>
          <w:sz w:val="32"/>
          <w:szCs w:val="32"/>
        </w:rPr>
      </w:pPr>
      <w:r w:rsidRPr="368EEC31">
        <w:rPr>
          <w:rFonts w:ascii="Arial" w:eastAsia="Times New Roman" w:hAnsi="Arial"/>
          <w:sz w:val="32"/>
          <w:szCs w:val="32"/>
        </w:rPr>
        <w:t>2.</w:t>
      </w:r>
      <w:r w:rsidR="00631841" w:rsidRPr="368EEC31">
        <w:rPr>
          <w:rFonts w:ascii="Arial" w:eastAsia="Times New Roman" w:hAnsi="Arial"/>
          <w:sz w:val="32"/>
          <w:szCs w:val="32"/>
        </w:rPr>
        <w:t>1</w:t>
      </w:r>
      <w:r>
        <w:tab/>
      </w:r>
      <w:r w:rsidR="006A0A23">
        <w:rPr>
          <w:rFonts w:ascii="Arial" w:eastAsia="Times New Roman" w:hAnsi="Arial"/>
          <w:sz w:val="32"/>
          <w:szCs w:val="32"/>
        </w:rPr>
        <w:t>E1 impact</w:t>
      </w:r>
    </w:p>
    <w:p w14:paraId="1FAA71A5" w14:textId="7CB4A6F3" w:rsidR="00824141" w:rsidRDefault="00824141" w:rsidP="009319EB">
      <w:pPr>
        <w:jc w:val="both"/>
        <w:rPr>
          <w:rFonts w:eastAsia="Times New Roman"/>
          <w:bCs/>
        </w:rPr>
      </w:pPr>
      <w:r>
        <w:rPr>
          <w:rFonts w:eastAsia="Times New Roman"/>
          <w:bCs/>
        </w:rPr>
        <w:t>The premise in which L1/L2 inter-cell mobility operates requires configuration and preparation of candidate target cells at the same Source gNB-DU (mobility to a cell within the same gNB-DU), as well as at a separate Candidate gNB-DU (mobility to a cell within a separate gNB-DU). In both cases, the mobility is expected to occur within the same gNB-CU (</w:t>
      </w:r>
      <w:r w:rsidR="005852A8">
        <w:rPr>
          <w:rFonts w:eastAsia="Times New Roman"/>
          <w:bCs/>
        </w:rPr>
        <w:t>i.e.,</w:t>
      </w:r>
      <w:r>
        <w:rPr>
          <w:rFonts w:eastAsia="Times New Roman"/>
          <w:bCs/>
        </w:rPr>
        <w:t xml:space="preserve"> intra-gNB mobility), as described in the Rel-18 work item.</w:t>
      </w:r>
    </w:p>
    <w:p w14:paraId="68D67D0A" w14:textId="08048F23" w:rsidR="00824141" w:rsidRDefault="00824141" w:rsidP="009319EB">
      <w:pPr>
        <w:jc w:val="both"/>
        <w:rPr>
          <w:rFonts w:eastAsia="Times New Roman"/>
          <w:bCs/>
        </w:rPr>
      </w:pPr>
      <w:r>
        <w:rPr>
          <w:rFonts w:eastAsia="Times New Roman"/>
          <w:bCs/>
        </w:rPr>
        <w:t>At last meeting, there is already a RAN3 understanding that gNB-CU will p</w:t>
      </w:r>
      <w:r w:rsidRPr="00F83D09">
        <w:rPr>
          <w:rFonts w:eastAsia="Times New Roman"/>
          <w:bCs/>
        </w:rPr>
        <w:t xml:space="preserve">repare and configure a candidate target cell and resources prior to </w:t>
      </w:r>
      <w:r w:rsidR="00631841">
        <w:rPr>
          <w:rFonts w:eastAsia="Times New Roman"/>
          <w:bCs/>
        </w:rPr>
        <w:t>L1/2 Triggered Mobility</w:t>
      </w:r>
      <w:r>
        <w:rPr>
          <w:rFonts w:eastAsia="Times New Roman"/>
          <w:bCs/>
        </w:rPr>
        <w:t xml:space="preserve">, </w:t>
      </w:r>
      <w:r w:rsidR="00631841">
        <w:rPr>
          <w:rFonts w:eastAsia="Times New Roman"/>
          <w:bCs/>
        </w:rPr>
        <w:t>yet mainly F1 impacts have been discussed</w:t>
      </w:r>
      <w:r>
        <w:rPr>
          <w:rFonts w:eastAsia="Times New Roman"/>
          <w:bCs/>
        </w:rPr>
        <w:t>.</w:t>
      </w:r>
    </w:p>
    <w:p w14:paraId="5D4C0301" w14:textId="70F5CE7D" w:rsidR="00631841" w:rsidRDefault="00824141" w:rsidP="009319EB">
      <w:pPr>
        <w:jc w:val="both"/>
        <w:rPr>
          <w:rFonts w:eastAsia="Times New Roman"/>
          <w:bCs/>
        </w:rPr>
      </w:pPr>
      <w:r>
        <w:rPr>
          <w:rFonts w:eastAsia="Times New Roman"/>
          <w:bCs/>
        </w:rPr>
        <w:t xml:space="preserve">However, </w:t>
      </w:r>
      <w:r w:rsidR="00631841">
        <w:rPr>
          <w:rFonts w:eastAsia="Times New Roman"/>
          <w:bCs/>
        </w:rPr>
        <w:t>in a similar manner as with F1AP, the gNB-CU-CP should have similar capability to request a gNB-CU-UP to configure user-plane resources for each target candidate cell configured at the gNB-DU(s) and set up the data tunnels accordingly. Similarly, the gNB-CU-CP should be ca</w:t>
      </w:r>
      <w:r w:rsidR="00DA2C8A">
        <w:rPr>
          <w:rFonts w:eastAsia="Times New Roman"/>
          <w:bCs/>
        </w:rPr>
        <w:t>pa</w:t>
      </w:r>
      <w:r w:rsidR="00631841">
        <w:rPr>
          <w:rFonts w:eastAsia="Times New Roman"/>
          <w:bCs/>
        </w:rPr>
        <w:t>ble of updating or releasing prior configurations.</w:t>
      </w:r>
    </w:p>
    <w:p w14:paraId="104C1FCB" w14:textId="488E711E" w:rsidR="00824141" w:rsidRDefault="00824141" w:rsidP="009319EB">
      <w:pPr>
        <w:jc w:val="both"/>
        <w:rPr>
          <w:rFonts w:eastAsia="Times New Roman"/>
          <w:b/>
          <w:i/>
          <w:iCs/>
          <w:lang w:val="en-US"/>
        </w:rPr>
      </w:pPr>
      <w:r>
        <w:rPr>
          <w:rFonts w:eastAsia="Times New Roman"/>
          <w:b/>
          <w:i/>
          <w:iCs/>
          <w:lang w:val="en-US"/>
        </w:rPr>
        <w:t xml:space="preserve">Proposal </w:t>
      </w:r>
      <w:r w:rsidR="00FA78A5">
        <w:rPr>
          <w:rFonts w:eastAsia="Times New Roman"/>
          <w:b/>
          <w:i/>
          <w:iCs/>
          <w:lang w:val="en-US"/>
        </w:rPr>
        <w:t>1</w:t>
      </w:r>
      <w:r>
        <w:rPr>
          <w:rFonts w:eastAsia="Times New Roman"/>
          <w:b/>
          <w:i/>
          <w:iCs/>
          <w:lang w:val="en-US"/>
        </w:rPr>
        <w:t>: The gNB-CU-CP can provide information regarding L1/2</w:t>
      </w:r>
      <w:r w:rsidR="00631841">
        <w:rPr>
          <w:rFonts w:eastAsia="Times New Roman"/>
          <w:b/>
          <w:i/>
          <w:iCs/>
          <w:lang w:val="en-US"/>
        </w:rPr>
        <w:t xml:space="preserve"> Triggered Mobility (LTM)</w:t>
      </w:r>
      <w:r>
        <w:rPr>
          <w:rFonts w:eastAsia="Times New Roman"/>
          <w:b/>
          <w:i/>
          <w:iCs/>
          <w:lang w:val="en-US"/>
        </w:rPr>
        <w:t xml:space="preserve"> over E1 to a gNB-CU-UP to setup, update, or remove resources for </w:t>
      </w:r>
      <w:r w:rsidR="00631841">
        <w:rPr>
          <w:rFonts w:eastAsia="Times New Roman"/>
          <w:b/>
          <w:i/>
          <w:iCs/>
          <w:lang w:val="en-US"/>
        </w:rPr>
        <w:t>LTM</w:t>
      </w:r>
      <w:r>
        <w:rPr>
          <w:rFonts w:eastAsia="Times New Roman"/>
          <w:b/>
          <w:i/>
          <w:iCs/>
          <w:lang w:val="en-US"/>
        </w:rPr>
        <w:t xml:space="preserve">. </w:t>
      </w:r>
    </w:p>
    <w:p w14:paraId="1B967720" w14:textId="34DAFBB0" w:rsidR="006A0A23" w:rsidRDefault="006A0A23" w:rsidP="009319EB">
      <w:pPr>
        <w:jc w:val="both"/>
        <w:rPr>
          <w:rFonts w:eastAsia="Times New Roman"/>
          <w:bCs/>
        </w:rPr>
      </w:pPr>
      <w:r w:rsidRPr="00E5666F">
        <w:rPr>
          <w:rFonts w:eastAsia="Times New Roman"/>
          <w:bCs/>
        </w:rPr>
        <w:t xml:space="preserve">For this purpose, we believe that reusing Bearer Context Setup and Bearer Context Modification procedures can be reused. </w:t>
      </w:r>
    </w:p>
    <w:p w14:paraId="4FF655F8" w14:textId="4FACA9C3" w:rsidR="006A0A23" w:rsidRPr="00095682" w:rsidRDefault="006A0A23" w:rsidP="009319EB">
      <w:pPr>
        <w:jc w:val="both"/>
        <w:rPr>
          <w:rFonts w:eastAsia="Times New Roman"/>
          <w:b/>
          <w:i/>
          <w:iCs/>
          <w:lang w:val="en-US"/>
        </w:rPr>
      </w:pPr>
      <w:r w:rsidRPr="0003766C">
        <w:rPr>
          <w:rFonts w:eastAsia="Times New Roman"/>
          <w:b/>
          <w:i/>
          <w:iCs/>
          <w:lang w:val="en-US"/>
        </w:rPr>
        <w:t xml:space="preserve">Proposal 2: Bearer Context Setup and Modification procedures are reused to setup, update or remove resources from gNB-CU-UP. </w:t>
      </w:r>
    </w:p>
    <w:p w14:paraId="1612E67D" w14:textId="302F632A" w:rsidR="006C790C" w:rsidRPr="00D53356" w:rsidRDefault="00FA78A5" w:rsidP="006C790C">
      <w:pPr>
        <w:keepNext/>
        <w:keepLines/>
        <w:spacing w:before="180"/>
        <w:ind w:left="1134" w:hanging="1134"/>
        <w:outlineLvl w:val="1"/>
        <w:rPr>
          <w:rFonts w:ascii="Arial" w:eastAsia="Times New Roman" w:hAnsi="Arial"/>
          <w:sz w:val="32"/>
        </w:rPr>
      </w:pPr>
      <w:r>
        <w:rPr>
          <w:rFonts w:ascii="Arial" w:eastAsia="Times New Roman" w:hAnsi="Arial"/>
          <w:sz w:val="32"/>
        </w:rPr>
        <w:t>2</w:t>
      </w:r>
      <w:r w:rsidR="006C790C" w:rsidRPr="00D53356">
        <w:rPr>
          <w:rFonts w:ascii="Arial" w:eastAsia="Times New Roman" w:hAnsi="Arial"/>
          <w:sz w:val="32"/>
        </w:rPr>
        <w:t>.</w:t>
      </w:r>
      <w:r w:rsidR="00563B35">
        <w:rPr>
          <w:rFonts w:ascii="Arial" w:eastAsia="Times New Roman" w:hAnsi="Arial"/>
          <w:sz w:val="32"/>
        </w:rPr>
        <w:t>2</w:t>
      </w:r>
      <w:r w:rsidR="00563B35" w:rsidRPr="00D53356">
        <w:rPr>
          <w:rFonts w:ascii="Arial" w:eastAsia="Times New Roman" w:hAnsi="Arial"/>
          <w:sz w:val="32"/>
        </w:rPr>
        <w:t xml:space="preserve"> </w:t>
      </w:r>
      <w:r w:rsidR="006C790C" w:rsidRPr="00D53356">
        <w:rPr>
          <w:rFonts w:ascii="Arial" w:eastAsia="Times New Roman" w:hAnsi="Arial"/>
          <w:sz w:val="32"/>
        </w:rPr>
        <w:tab/>
      </w:r>
      <w:r w:rsidR="006C790C">
        <w:rPr>
          <w:rFonts w:ascii="Arial" w:eastAsia="Times New Roman" w:hAnsi="Arial"/>
          <w:sz w:val="32"/>
        </w:rPr>
        <w:t xml:space="preserve">Data Forwarding Considerations </w:t>
      </w:r>
    </w:p>
    <w:p w14:paraId="6E21177C" w14:textId="2D83F9BE" w:rsidR="006C790C" w:rsidRDefault="006C790C" w:rsidP="368EEC31">
      <w:pPr>
        <w:jc w:val="both"/>
        <w:rPr>
          <w:rFonts w:eastAsia="Times New Roman"/>
        </w:rPr>
      </w:pPr>
      <w:r w:rsidRPr="368EEC31">
        <w:rPr>
          <w:rFonts w:eastAsia="Times New Roman"/>
        </w:rPr>
        <w:t xml:space="preserve">A target of the Rel-18 Work Item is to reduce the interruption time of the mobility procedure. For this matter, applicability of data forwarding mechanism should be </w:t>
      </w:r>
      <w:proofErr w:type="gramStart"/>
      <w:r w:rsidRPr="368EEC31">
        <w:rPr>
          <w:rFonts w:eastAsia="Times New Roman"/>
        </w:rPr>
        <w:t>taken into account</w:t>
      </w:r>
      <w:proofErr w:type="gramEnd"/>
      <w:r w:rsidRPr="368EEC31">
        <w:rPr>
          <w:rFonts w:eastAsia="Times New Roman"/>
        </w:rPr>
        <w:t xml:space="preserve"> to the L1/L2 centric mobility framework and signalling in RAN3. For instance, depending on scenario and deployment</w:t>
      </w:r>
      <w:r w:rsidR="00DA2C8A" w:rsidRPr="368EEC31">
        <w:rPr>
          <w:rFonts w:eastAsia="Times New Roman"/>
        </w:rPr>
        <w:t>,</w:t>
      </w:r>
      <w:r w:rsidRPr="368EEC31">
        <w:rPr>
          <w:rFonts w:eastAsia="Times New Roman"/>
        </w:rPr>
        <w:t xml:space="preserve"> the L1/L2 mobility may be inter-DU, requiring forwarding data to the target-DU, as well as possibly incurring a gNB-CU-UP change, which would also require forwarding of data toward the new gNB-CU-UP in use. Hence, we foresee </w:t>
      </w:r>
      <w:r w:rsidR="00A258B2">
        <w:rPr>
          <w:rFonts w:eastAsia="Times New Roman"/>
        </w:rPr>
        <w:t xml:space="preserve">possible </w:t>
      </w:r>
      <w:r w:rsidRPr="368EEC31">
        <w:rPr>
          <w:rFonts w:eastAsia="Times New Roman"/>
        </w:rPr>
        <w:t xml:space="preserve">impacts to the </w:t>
      </w:r>
      <w:r w:rsidR="00A258B2">
        <w:rPr>
          <w:rFonts w:eastAsia="Times New Roman"/>
        </w:rPr>
        <w:t xml:space="preserve">F1 and </w:t>
      </w:r>
      <w:r w:rsidRPr="368EEC31">
        <w:rPr>
          <w:rFonts w:eastAsia="Times New Roman"/>
        </w:rPr>
        <w:t>E1 interfaces.</w:t>
      </w:r>
    </w:p>
    <w:p w14:paraId="068ED43B" w14:textId="77777777" w:rsidR="006C790C" w:rsidRDefault="006C790C" w:rsidP="009319EB">
      <w:pPr>
        <w:jc w:val="both"/>
        <w:rPr>
          <w:rFonts w:eastAsia="Times New Roman"/>
          <w:bCs/>
        </w:rPr>
      </w:pPr>
      <w:proofErr w:type="gramStart"/>
      <w:r>
        <w:rPr>
          <w:rFonts w:eastAsia="Times New Roman"/>
          <w:bCs/>
        </w:rPr>
        <w:t>In order to</w:t>
      </w:r>
      <w:proofErr w:type="gramEnd"/>
      <w:r>
        <w:rPr>
          <w:rFonts w:eastAsia="Times New Roman"/>
          <w:bCs/>
        </w:rPr>
        <w:t xml:space="preserve"> reduce the interruption time, the data needs to be available at the target DU in a timely manner. However, the data forwarding operation should not unnecessarily be triggered too early toward multiple prepared cells as it would incur in a high signalling overhead and buffering.</w:t>
      </w:r>
    </w:p>
    <w:p w14:paraId="3070895E" w14:textId="77777777" w:rsidR="006C790C" w:rsidRDefault="006C790C" w:rsidP="009319EB">
      <w:pPr>
        <w:jc w:val="both"/>
        <w:rPr>
          <w:rFonts w:eastAsia="Times New Roman"/>
          <w:bCs/>
        </w:rPr>
      </w:pPr>
      <w:r>
        <w:rPr>
          <w:rFonts w:eastAsia="Times New Roman"/>
          <w:bCs/>
        </w:rPr>
        <w:lastRenderedPageBreak/>
        <w:t>Taking the base high-level signalling described above, there are several alternatives regarding the timing to trigger the data forwarding operation between nodes.</w:t>
      </w:r>
    </w:p>
    <w:p w14:paraId="68529BE2" w14:textId="74F78C14" w:rsidR="006C790C" w:rsidRDefault="006C790C" w:rsidP="368EEC31">
      <w:pPr>
        <w:numPr>
          <w:ilvl w:val="0"/>
          <w:numId w:val="16"/>
        </w:numPr>
        <w:jc w:val="both"/>
        <w:rPr>
          <w:rFonts w:eastAsia="Times New Roman"/>
        </w:rPr>
      </w:pPr>
      <w:r w:rsidRPr="368EEC31">
        <w:rPr>
          <w:rFonts w:eastAsia="Times New Roman"/>
        </w:rPr>
        <w:t xml:space="preserve">Option 1: Immediately after reception of the </w:t>
      </w:r>
      <w:proofErr w:type="spellStart"/>
      <w:r w:rsidRPr="368EEC31">
        <w:rPr>
          <w:rFonts w:eastAsia="Times New Roman"/>
          <w:i/>
          <w:iCs/>
        </w:rPr>
        <w:t>RRCReconfigurationComplete</w:t>
      </w:r>
      <w:proofErr w:type="spellEnd"/>
      <w:r w:rsidRPr="368EEC31">
        <w:rPr>
          <w:rFonts w:eastAsia="Times New Roman"/>
          <w:i/>
          <w:iCs/>
        </w:rPr>
        <w:t xml:space="preserve"> </w:t>
      </w:r>
      <w:r w:rsidRPr="368EEC31">
        <w:rPr>
          <w:rFonts w:eastAsia="Times New Roman"/>
        </w:rPr>
        <w:t xml:space="preserve">message </w:t>
      </w:r>
      <w:r w:rsidR="005852A8" w:rsidRPr="368EEC31">
        <w:rPr>
          <w:rFonts w:eastAsia="Times New Roman"/>
        </w:rPr>
        <w:t>(</w:t>
      </w:r>
      <w:proofErr w:type="spellStart"/>
      <w:r w:rsidR="005852A8" w:rsidRPr="368EEC31">
        <w:rPr>
          <w:rFonts w:eastAsia="Times New Roman"/>
        </w:rPr>
        <w:t>signaled</w:t>
      </w:r>
      <w:proofErr w:type="spellEnd"/>
      <w:r w:rsidR="005852A8" w:rsidRPr="368EEC31">
        <w:rPr>
          <w:rFonts w:eastAsia="Times New Roman"/>
        </w:rPr>
        <w:t xml:space="preserve"> via the target cell</w:t>
      </w:r>
      <w:r w:rsidR="000F596E">
        <w:rPr>
          <w:rFonts w:eastAsia="Times New Roman"/>
        </w:rPr>
        <w:t xml:space="preserve"> during LTM execution</w:t>
      </w:r>
      <w:r w:rsidR="005852A8" w:rsidRPr="368EEC31">
        <w:rPr>
          <w:rFonts w:eastAsia="Times New Roman"/>
        </w:rPr>
        <w:t xml:space="preserve">) </w:t>
      </w:r>
      <w:r w:rsidRPr="368EEC31">
        <w:rPr>
          <w:rFonts w:eastAsia="Times New Roman"/>
        </w:rPr>
        <w:t>at the gNB-CU which confirms the handover execution. With this option data forwarding would begin after an explicit confirmation that the handover execution has completed, and only to the target cell which was selected for the L1/L2 mobility, but with the drawback of high interruption time.</w:t>
      </w:r>
    </w:p>
    <w:p w14:paraId="44332AE8" w14:textId="1A6C3F27" w:rsidR="006C790C" w:rsidRDefault="006C790C" w:rsidP="368EEC31">
      <w:pPr>
        <w:numPr>
          <w:ilvl w:val="0"/>
          <w:numId w:val="16"/>
        </w:numPr>
        <w:jc w:val="both"/>
        <w:rPr>
          <w:rFonts w:eastAsia="Times New Roman"/>
        </w:rPr>
      </w:pPr>
      <w:r w:rsidRPr="368EEC31">
        <w:rPr>
          <w:rFonts w:eastAsia="Times New Roman"/>
        </w:rPr>
        <w:t xml:space="preserve">Option 2: Early data forwarding, triggered after reception of the </w:t>
      </w:r>
      <w:proofErr w:type="spellStart"/>
      <w:r w:rsidRPr="368EEC31">
        <w:rPr>
          <w:rFonts w:eastAsia="Times New Roman"/>
          <w:i/>
          <w:iCs/>
        </w:rPr>
        <w:t>RRCReconfigurationComplete</w:t>
      </w:r>
      <w:proofErr w:type="spellEnd"/>
      <w:r w:rsidRPr="368EEC31">
        <w:rPr>
          <w:rFonts w:eastAsia="Times New Roman"/>
          <w:i/>
          <w:iCs/>
        </w:rPr>
        <w:t xml:space="preserve"> </w:t>
      </w:r>
      <w:r w:rsidRPr="368EEC31">
        <w:rPr>
          <w:rFonts w:eastAsia="Times New Roman"/>
        </w:rPr>
        <w:t xml:space="preserve">message </w:t>
      </w:r>
      <w:r w:rsidR="005852A8" w:rsidRPr="368EEC31">
        <w:rPr>
          <w:rFonts w:eastAsia="Times New Roman"/>
        </w:rPr>
        <w:t>(</w:t>
      </w:r>
      <w:proofErr w:type="spellStart"/>
      <w:r w:rsidR="005852A8" w:rsidRPr="368EEC31">
        <w:rPr>
          <w:rFonts w:eastAsia="Times New Roman"/>
        </w:rPr>
        <w:t>signaled</w:t>
      </w:r>
      <w:proofErr w:type="spellEnd"/>
      <w:r w:rsidR="005852A8" w:rsidRPr="368EEC31">
        <w:rPr>
          <w:rFonts w:eastAsia="Times New Roman"/>
        </w:rPr>
        <w:t xml:space="preserve"> via the source cell</w:t>
      </w:r>
      <w:r w:rsidR="00A31D45">
        <w:rPr>
          <w:rFonts w:eastAsia="Times New Roman"/>
        </w:rPr>
        <w:t xml:space="preserve"> during the LTM preparation</w:t>
      </w:r>
      <w:r w:rsidR="005852A8" w:rsidRPr="368EEC31">
        <w:rPr>
          <w:rFonts w:eastAsia="Times New Roman"/>
        </w:rPr>
        <w:t xml:space="preserve">) </w:t>
      </w:r>
      <w:r w:rsidRPr="368EEC31">
        <w:rPr>
          <w:rFonts w:eastAsia="Times New Roman"/>
        </w:rPr>
        <w:t>at the gNB-CU which confirms that the UE has received and configured the L1/L2 mobility configuration accordingly. With this option data forwarding would well in advance start across all candidate target cells, with the benefit of low interruption time. However, this has the drawback of additional overhead, as data is not only sent to target cells that are not ultimately selected for mobility, but also incur unnecessary buffering of data at multiple nodes.</w:t>
      </w:r>
    </w:p>
    <w:p w14:paraId="4AD6D967" w14:textId="66348A96" w:rsidR="00E24843" w:rsidRPr="00EB0F24" w:rsidRDefault="00E24843" w:rsidP="00E24843">
      <w:pPr>
        <w:jc w:val="both"/>
        <w:rPr>
          <w:rFonts w:eastAsia="Times New Roman"/>
          <w:b/>
          <w:i/>
          <w:iCs/>
        </w:rPr>
      </w:pPr>
      <w:r w:rsidRPr="00EB0F24">
        <w:rPr>
          <w:rFonts w:eastAsia="Times New Roman"/>
          <w:b/>
          <w:i/>
          <w:iCs/>
        </w:rPr>
        <w:t xml:space="preserve">Observation 1: Starting data forwarding to the target gNB-DU cell after HO execution confirmation incurs a high interruption time, which contradicts </w:t>
      </w:r>
      <w:r w:rsidR="00A31D45">
        <w:rPr>
          <w:rFonts w:eastAsia="Times New Roman"/>
          <w:b/>
          <w:i/>
          <w:iCs/>
        </w:rPr>
        <w:t xml:space="preserve">with </w:t>
      </w:r>
      <w:r w:rsidRPr="00EB0F24">
        <w:rPr>
          <w:rFonts w:eastAsia="Times New Roman"/>
          <w:b/>
          <w:i/>
          <w:iCs/>
        </w:rPr>
        <w:t>the objective</w:t>
      </w:r>
      <w:r w:rsidR="00A31D45">
        <w:rPr>
          <w:rFonts w:eastAsia="Times New Roman"/>
          <w:b/>
          <w:i/>
          <w:iCs/>
        </w:rPr>
        <w:t>s</w:t>
      </w:r>
      <w:r w:rsidRPr="00EB0F24">
        <w:rPr>
          <w:rFonts w:eastAsia="Times New Roman"/>
          <w:b/>
          <w:i/>
          <w:iCs/>
        </w:rPr>
        <w:t xml:space="preserve"> of the Rel-18 work item.</w:t>
      </w:r>
    </w:p>
    <w:p w14:paraId="2F5F2647" w14:textId="08B58D6A" w:rsidR="00E24843" w:rsidRPr="00EB0F24" w:rsidRDefault="00E24843" w:rsidP="00E24843">
      <w:pPr>
        <w:jc w:val="both"/>
        <w:rPr>
          <w:rFonts w:eastAsia="Times New Roman"/>
          <w:b/>
          <w:i/>
          <w:iCs/>
        </w:rPr>
      </w:pPr>
      <w:r w:rsidRPr="00EB0F24">
        <w:rPr>
          <w:rFonts w:eastAsia="Times New Roman"/>
          <w:b/>
          <w:i/>
          <w:iCs/>
        </w:rPr>
        <w:t>Observation 2: Early data forwarding to multiple target candidate gNB-DU cells reduces interruption time, but also results in increased overhead (buffer space for storage, discarding transmitted PDUs).</w:t>
      </w:r>
    </w:p>
    <w:p w14:paraId="12C12CC2" w14:textId="3EDBA3EB" w:rsidR="00E24843" w:rsidRDefault="00E24843" w:rsidP="0003766C">
      <w:pPr>
        <w:jc w:val="both"/>
        <w:rPr>
          <w:rFonts w:eastAsia="Times New Roman"/>
          <w:bCs/>
        </w:rPr>
      </w:pPr>
      <w:r>
        <w:rPr>
          <w:rFonts w:eastAsia="Times New Roman"/>
          <w:bCs/>
        </w:rPr>
        <w:t xml:space="preserve">Based on the above 2 observations, we propose a third option which avoids the disadvantages of both the options above. </w:t>
      </w:r>
    </w:p>
    <w:p w14:paraId="337D1367" w14:textId="257BB361" w:rsidR="005852A8" w:rsidRPr="005852A8" w:rsidRDefault="005852A8" w:rsidP="368EEC31">
      <w:pPr>
        <w:numPr>
          <w:ilvl w:val="0"/>
          <w:numId w:val="16"/>
        </w:numPr>
        <w:jc w:val="both"/>
        <w:rPr>
          <w:rFonts w:eastAsia="Times New Roman"/>
        </w:rPr>
      </w:pPr>
      <w:r w:rsidRPr="368EEC31">
        <w:rPr>
          <w:rFonts w:eastAsia="Times New Roman"/>
        </w:rPr>
        <w:t xml:space="preserve">Option 3: Early data forwarding, triggered after indication from gNB-DU that LTM </w:t>
      </w:r>
      <w:r w:rsidR="00AA089F">
        <w:rPr>
          <w:rFonts w:eastAsia="Times New Roman"/>
        </w:rPr>
        <w:t>mobility has been triggered to the UE</w:t>
      </w:r>
      <w:r w:rsidRPr="368EEC31">
        <w:rPr>
          <w:rFonts w:eastAsia="Times New Roman"/>
        </w:rPr>
        <w:t xml:space="preserve">. This option builds upon RAN3#118 agreement that </w:t>
      </w:r>
      <w:r w:rsidRPr="0003766C">
        <w:rPr>
          <w:rFonts w:eastAsia="Times New Roman"/>
          <w:i/>
          <w:iCs/>
        </w:rPr>
        <w:t>“During execution phase, it is up to the gNB-DU implementation when will the gNB-DU signal to the CU. This does not mean that the gNB-DU is “allowed” to signal to the gNB-CU before LTM command is sent to the UE.”</w:t>
      </w:r>
      <w:r w:rsidRPr="368EEC31">
        <w:rPr>
          <w:rFonts w:eastAsia="Times New Roman"/>
        </w:rPr>
        <w:t>. This enables the Source gNB-DU to indicate to the gNB-CU that the LTM has been triggered and start On Time Data forwarding. Specifically, upon the transmission of the cell change command (MAC CE to the UE about cell switch)</w:t>
      </w:r>
      <w:r w:rsidR="00AC27A0">
        <w:rPr>
          <w:rFonts w:eastAsia="Times New Roman"/>
        </w:rPr>
        <w:t xml:space="preserve"> to the UE</w:t>
      </w:r>
      <w:r w:rsidR="00DA2C8A" w:rsidRPr="368EEC31">
        <w:rPr>
          <w:rFonts w:eastAsia="Times New Roman"/>
        </w:rPr>
        <w:t>,</w:t>
      </w:r>
      <w:r w:rsidRPr="368EEC31">
        <w:rPr>
          <w:rFonts w:eastAsia="Times New Roman"/>
        </w:rPr>
        <w:t xml:space="preserve"> the source gNB-DU can inform gNB-CU-CP that the data forwarding should be initiated and </w:t>
      </w:r>
      <w:proofErr w:type="gramStart"/>
      <w:r w:rsidRPr="368EEC31">
        <w:rPr>
          <w:rFonts w:eastAsia="Times New Roman"/>
        </w:rPr>
        <w:t>indicate also</w:t>
      </w:r>
      <w:proofErr w:type="gramEnd"/>
      <w:r w:rsidRPr="368EEC31">
        <w:rPr>
          <w:rFonts w:eastAsia="Times New Roman"/>
        </w:rPr>
        <w:t xml:space="preserve"> the relevant target cell to which the handover will be executed to.</w:t>
      </w:r>
    </w:p>
    <w:p w14:paraId="2C137775" w14:textId="3CA3F6F9" w:rsidR="00EB0F24" w:rsidRPr="0003359A" w:rsidRDefault="00EB0F24" w:rsidP="368EEC31">
      <w:pPr>
        <w:jc w:val="both"/>
        <w:rPr>
          <w:rFonts w:eastAsia="Times New Roman"/>
          <w:b/>
          <w:bCs/>
          <w:i/>
          <w:iCs/>
        </w:rPr>
      </w:pPr>
      <w:r w:rsidRPr="0003359A">
        <w:rPr>
          <w:rFonts w:eastAsia="Times New Roman"/>
          <w:b/>
          <w:bCs/>
          <w:i/>
          <w:iCs/>
        </w:rPr>
        <w:t xml:space="preserve">Proposal </w:t>
      </w:r>
      <w:r w:rsidR="00645D88" w:rsidRPr="0003359A">
        <w:rPr>
          <w:rFonts w:eastAsia="Times New Roman"/>
          <w:b/>
          <w:bCs/>
          <w:i/>
          <w:iCs/>
        </w:rPr>
        <w:t>2</w:t>
      </w:r>
      <w:r w:rsidRPr="0003359A">
        <w:rPr>
          <w:rFonts w:eastAsia="Times New Roman"/>
          <w:b/>
          <w:bCs/>
          <w:i/>
          <w:iCs/>
        </w:rPr>
        <w:t>: Upon the transmission of the cell change command (MAC CE to the UE about cell switch)</w:t>
      </w:r>
      <w:r w:rsidR="00E24843" w:rsidRPr="0003359A">
        <w:rPr>
          <w:rFonts w:eastAsia="Times New Roman"/>
          <w:b/>
          <w:bCs/>
          <w:i/>
          <w:iCs/>
        </w:rPr>
        <w:t>,</w:t>
      </w:r>
      <w:r w:rsidRPr="0003359A">
        <w:rPr>
          <w:rFonts w:eastAsia="Times New Roman"/>
          <w:b/>
          <w:bCs/>
          <w:i/>
          <w:iCs/>
        </w:rPr>
        <w:t xml:space="preserve"> the source </w:t>
      </w:r>
      <w:r w:rsidR="005852A8" w:rsidRPr="0003359A">
        <w:rPr>
          <w:rFonts w:eastAsia="Times New Roman"/>
          <w:b/>
          <w:bCs/>
          <w:i/>
          <w:iCs/>
        </w:rPr>
        <w:t>gNB-</w:t>
      </w:r>
      <w:r w:rsidRPr="0003359A">
        <w:rPr>
          <w:rFonts w:eastAsia="Times New Roman"/>
          <w:b/>
          <w:bCs/>
          <w:i/>
          <w:iCs/>
        </w:rPr>
        <w:t xml:space="preserve">DU can inform </w:t>
      </w:r>
      <w:r w:rsidR="005852A8" w:rsidRPr="0003359A">
        <w:rPr>
          <w:rFonts w:eastAsia="Times New Roman"/>
          <w:b/>
          <w:bCs/>
          <w:i/>
          <w:iCs/>
        </w:rPr>
        <w:t>gNB-</w:t>
      </w:r>
      <w:r w:rsidRPr="0003359A">
        <w:rPr>
          <w:rFonts w:eastAsia="Times New Roman"/>
          <w:b/>
          <w:bCs/>
          <w:i/>
          <w:iCs/>
        </w:rPr>
        <w:t xml:space="preserve">CU-CP the relevant target cell </w:t>
      </w:r>
      <w:proofErr w:type="gramStart"/>
      <w:r w:rsidRPr="0003359A">
        <w:rPr>
          <w:rFonts w:eastAsia="Times New Roman"/>
          <w:b/>
          <w:bCs/>
          <w:i/>
          <w:iCs/>
        </w:rPr>
        <w:t>in order to</w:t>
      </w:r>
      <w:proofErr w:type="gramEnd"/>
      <w:r w:rsidRPr="0003359A">
        <w:rPr>
          <w:rFonts w:eastAsia="Times New Roman"/>
          <w:b/>
          <w:bCs/>
          <w:i/>
          <w:iCs/>
        </w:rPr>
        <w:t xml:space="preserve"> start the data forwarding to the target cell.</w:t>
      </w:r>
    </w:p>
    <w:p w14:paraId="191F39B4" w14:textId="19B6B195" w:rsidR="009F78AB" w:rsidRPr="00D53356" w:rsidRDefault="009F78AB" w:rsidP="009F78AB">
      <w:pPr>
        <w:keepNext/>
        <w:keepLines/>
        <w:spacing w:before="180"/>
        <w:ind w:left="1134" w:hanging="1134"/>
        <w:outlineLvl w:val="1"/>
        <w:rPr>
          <w:rFonts w:ascii="Arial" w:eastAsia="Times New Roman" w:hAnsi="Arial"/>
          <w:sz w:val="32"/>
        </w:rPr>
      </w:pPr>
      <w:r>
        <w:rPr>
          <w:rFonts w:ascii="Arial" w:eastAsia="Times New Roman" w:hAnsi="Arial"/>
          <w:sz w:val="32"/>
        </w:rPr>
        <w:t>2</w:t>
      </w:r>
      <w:r w:rsidRPr="00D53356">
        <w:rPr>
          <w:rFonts w:ascii="Arial" w:eastAsia="Times New Roman" w:hAnsi="Arial"/>
          <w:sz w:val="32"/>
        </w:rPr>
        <w:t>.</w:t>
      </w:r>
      <w:r w:rsidR="0097252A">
        <w:rPr>
          <w:rFonts w:ascii="Arial" w:eastAsia="Times New Roman" w:hAnsi="Arial"/>
          <w:sz w:val="32"/>
        </w:rPr>
        <w:t>3</w:t>
      </w:r>
      <w:r w:rsidRPr="00D53356">
        <w:rPr>
          <w:rFonts w:ascii="Arial" w:eastAsia="Times New Roman" w:hAnsi="Arial"/>
          <w:sz w:val="32"/>
        </w:rPr>
        <w:t xml:space="preserve"> </w:t>
      </w:r>
      <w:r w:rsidRPr="00D53356">
        <w:rPr>
          <w:rFonts w:ascii="Arial" w:eastAsia="Times New Roman" w:hAnsi="Arial"/>
          <w:sz w:val="32"/>
        </w:rPr>
        <w:tab/>
      </w:r>
      <w:r>
        <w:rPr>
          <w:rFonts w:ascii="Arial" w:eastAsia="Times New Roman" w:hAnsi="Arial"/>
          <w:sz w:val="32"/>
        </w:rPr>
        <w:t xml:space="preserve">gNB-DU Initiated L1/2 Triggered Mobility Configuration Removal </w:t>
      </w:r>
    </w:p>
    <w:p w14:paraId="31F74ECD" w14:textId="77777777" w:rsidR="00215AED" w:rsidRDefault="009F78AB" w:rsidP="00591D9F">
      <w:pPr>
        <w:jc w:val="both"/>
        <w:rPr>
          <w:rFonts w:eastAsia="Times New Roman"/>
          <w:bCs/>
        </w:rPr>
      </w:pPr>
      <w:r>
        <w:rPr>
          <w:rFonts w:eastAsia="Times New Roman"/>
          <w:bCs/>
        </w:rPr>
        <w:t>Th</w:t>
      </w:r>
      <w:r w:rsidR="002306EE">
        <w:rPr>
          <w:rFonts w:eastAsia="Times New Roman"/>
          <w:bCs/>
        </w:rPr>
        <w:t xml:space="preserve">e agreed RAN3 </w:t>
      </w:r>
      <w:r>
        <w:rPr>
          <w:rFonts w:eastAsia="Times New Roman"/>
          <w:bCs/>
        </w:rPr>
        <w:t xml:space="preserve">framework for L1/2 Triggered Mobility </w:t>
      </w:r>
      <w:r w:rsidR="00215AED">
        <w:rPr>
          <w:rFonts w:eastAsia="Times New Roman"/>
          <w:bCs/>
        </w:rPr>
        <w:t xml:space="preserve">(LTM) </w:t>
      </w:r>
      <w:r w:rsidR="002306EE">
        <w:rPr>
          <w:rFonts w:eastAsia="Times New Roman"/>
          <w:bCs/>
        </w:rPr>
        <w:t xml:space="preserve">configuration is based on an action initiated by the gNB-CU (e.g., </w:t>
      </w:r>
      <w:r w:rsidR="00215AED">
        <w:rPr>
          <w:rFonts w:eastAsia="Times New Roman"/>
          <w:bCs/>
        </w:rPr>
        <w:t xml:space="preserve">from L3 measurements). The gNB-CU </w:t>
      </w:r>
      <w:proofErr w:type="gramStart"/>
      <w:r w:rsidR="00215AED">
        <w:rPr>
          <w:rFonts w:eastAsia="Times New Roman"/>
          <w:bCs/>
        </w:rPr>
        <w:t>is in charge of</w:t>
      </w:r>
      <w:proofErr w:type="gramEnd"/>
      <w:r w:rsidR="00215AED">
        <w:rPr>
          <w:rFonts w:eastAsia="Times New Roman"/>
          <w:bCs/>
        </w:rPr>
        <w:t xml:space="preserve"> initiating the configuration of cells for LTM to the corresponding gNB-DU hosting the target candidate cells. The gNB-DU can in place accept or reject the configuration request.</w:t>
      </w:r>
    </w:p>
    <w:p w14:paraId="6CD4084E" w14:textId="77777777" w:rsidR="00C64DFA" w:rsidRDefault="00215AED" w:rsidP="00591D9F">
      <w:pPr>
        <w:jc w:val="both"/>
        <w:rPr>
          <w:rFonts w:eastAsia="Times New Roman"/>
          <w:bCs/>
        </w:rPr>
      </w:pPr>
      <w:r>
        <w:rPr>
          <w:rFonts w:eastAsia="Times New Roman"/>
          <w:bCs/>
        </w:rPr>
        <w:t xml:space="preserve">However, there is also scenario in which </w:t>
      </w:r>
      <w:r w:rsidR="005B22D4">
        <w:rPr>
          <w:rFonts w:eastAsia="Times New Roman"/>
          <w:bCs/>
        </w:rPr>
        <w:t xml:space="preserve">already configured </w:t>
      </w:r>
      <w:r w:rsidR="000B1465">
        <w:rPr>
          <w:rFonts w:eastAsia="Times New Roman"/>
          <w:bCs/>
        </w:rPr>
        <w:t>target candidate cells for LTM are no longer suitable</w:t>
      </w:r>
      <w:r w:rsidR="00FA0C9F">
        <w:rPr>
          <w:rFonts w:eastAsia="Times New Roman"/>
          <w:bCs/>
        </w:rPr>
        <w:t xml:space="preserve"> or possible to sustain at the gNB-DU. Such cases may be for instance </w:t>
      </w:r>
      <w:r w:rsidR="00A72DFB">
        <w:rPr>
          <w:rFonts w:eastAsia="Times New Roman"/>
          <w:bCs/>
        </w:rPr>
        <w:t xml:space="preserve">the gNB-DU </w:t>
      </w:r>
      <w:r w:rsidR="00A250CA">
        <w:rPr>
          <w:rFonts w:eastAsia="Times New Roman"/>
          <w:bCs/>
        </w:rPr>
        <w:t xml:space="preserve">experiencing </w:t>
      </w:r>
      <w:r w:rsidR="0021731B">
        <w:rPr>
          <w:rFonts w:eastAsia="Times New Roman"/>
          <w:bCs/>
        </w:rPr>
        <w:t xml:space="preserve">lack of resources, or </w:t>
      </w:r>
      <w:r w:rsidR="00256AA5">
        <w:rPr>
          <w:rFonts w:eastAsia="Times New Roman"/>
          <w:bCs/>
        </w:rPr>
        <w:t xml:space="preserve">other condition that it makes the target candidate cell for LTM no longer suitable. For these scenarios, </w:t>
      </w:r>
      <w:r w:rsidR="005A2F97">
        <w:rPr>
          <w:rFonts w:eastAsia="Times New Roman"/>
          <w:bCs/>
        </w:rPr>
        <w:t xml:space="preserve">the gNB-DU should be able to </w:t>
      </w:r>
      <w:r w:rsidR="00C012E1">
        <w:rPr>
          <w:rFonts w:eastAsia="Times New Roman"/>
          <w:bCs/>
        </w:rPr>
        <w:t xml:space="preserve">initiate the DE-configuration of the LTM target candidate cell. </w:t>
      </w:r>
      <w:r w:rsidR="00C64DFA">
        <w:rPr>
          <w:rFonts w:eastAsia="Times New Roman"/>
          <w:bCs/>
        </w:rPr>
        <w:t>We see at least the following options for the DE-configuration of an LTM target candidate cell.</w:t>
      </w:r>
    </w:p>
    <w:p w14:paraId="2FA14AD0" w14:textId="7946896B" w:rsidR="00256AA5" w:rsidRDefault="100E4190" w:rsidP="21485C50">
      <w:pPr>
        <w:numPr>
          <w:ilvl w:val="0"/>
          <w:numId w:val="16"/>
        </w:numPr>
        <w:jc w:val="both"/>
        <w:rPr>
          <w:rFonts w:eastAsia="Times New Roman"/>
        </w:rPr>
      </w:pPr>
      <w:r w:rsidRPr="21485C50">
        <w:rPr>
          <w:rFonts w:eastAsia="Times New Roman"/>
        </w:rPr>
        <w:t>Option 1</w:t>
      </w:r>
      <w:r w:rsidR="009511C2">
        <w:rPr>
          <w:rFonts w:eastAsia="Times New Roman"/>
        </w:rPr>
        <w:t>a</w:t>
      </w:r>
      <w:r w:rsidR="7A94AD72" w:rsidRPr="21485C50">
        <w:rPr>
          <w:rFonts w:eastAsia="Times New Roman"/>
        </w:rPr>
        <w:t>: Reuse of gNB-DU Initiated UE Context Modification procedure (</w:t>
      </w:r>
      <w:proofErr w:type="gramStart"/>
      <w:r w:rsidR="7A94AD72" w:rsidRPr="21485C50">
        <w:rPr>
          <w:rFonts w:eastAsia="Times New Roman"/>
        </w:rPr>
        <w:t>i.e.</w:t>
      </w:r>
      <w:proofErr w:type="gramEnd"/>
      <w:r w:rsidR="7A94AD72" w:rsidRPr="21485C50">
        <w:rPr>
          <w:rFonts w:eastAsia="Times New Roman"/>
        </w:rPr>
        <w:t xml:space="preserve"> UE CONTEXT MODIFICATION REQUIRED message). </w:t>
      </w:r>
      <w:r w:rsidR="68A80ED2" w:rsidRPr="21485C50">
        <w:rPr>
          <w:rFonts w:eastAsia="Times New Roman"/>
        </w:rPr>
        <w:t xml:space="preserve">This option allows reuse of existing F1AP procedures. However, </w:t>
      </w:r>
      <w:r w:rsidR="5A6424D0" w:rsidRPr="21485C50">
        <w:rPr>
          <w:rFonts w:eastAsia="Times New Roman"/>
        </w:rPr>
        <w:t xml:space="preserve">it has some drawbacks. First, it will be slow as </w:t>
      </w:r>
      <w:r w:rsidR="0A9FBE15" w:rsidRPr="21485C50">
        <w:rPr>
          <w:rFonts w:eastAsia="Times New Roman"/>
        </w:rPr>
        <w:t xml:space="preserve">the </w:t>
      </w:r>
      <w:r w:rsidR="71A8E642" w:rsidRPr="21485C50">
        <w:rPr>
          <w:rFonts w:eastAsia="Times New Roman"/>
        </w:rPr>
        <w:t xml:space="preserve">message needs to </w:t>
      </w:r>
      <w:r w:rsidR="6DB10048" w:rsidRPr="21485C50">
        <w:rPr>
          <w:rFonts w:eastAsia="Times New Roman"/>
        </w:rPr>
        <w:t>be sent first to the gNB-CU</w:t>
      </w:r>
      <w:r w:rsidR="795470F5" w:rsidRPr="21485C50">
        <w:rPr>
          <w:rFonts w:eastAsia="Times New Roman"/>
        </w:rPr>
        <w:t xml:space="preserve">, which then would prepare an RRC message, and </w:t>
      </w:r>
      <w:proofErr w:type="spellStart"/>
      <w:r w:rsidR="00CC1974">
        <w:rPr>
          <w:rFonts w:eastAsia="Times New Roman"/>
        </w:rPr>
        <w:t>subsecuentl</w:t>
      </w:r>
      <w:r w:rsidR="006E66EC">
        <w:rPr>
          <w:rFonts w:eastAsia="Times New Roman"/>
        </w:rPr>
        <w:t>y</w:t>
      </w:r>
      <w:proofErr w:type="spellEnd"/>
      <w:r w:rsidR="006E66EC">
        <w:rPr>
          <w:rFonts w:eastAsia="Times New Roman"/>
        </w:rPr>
        <w:t xml:space="preserve"> have gNB-CU remove the configuration from both the UE and the gNB-DU. </w:t>
      </w:r>
      <w:r w:rsidR="5768C37A" w:rsidRPr="21485C50">
        <w:rPr>
          <w:rFonts w:eastAsia="Times New Roman"/>
        </w:rPr>
        <w:t xml:space="preserve">Additionally, there may be conflict </w:t>
      </w:r>
      <w:r w:rsidR="2549321D" w:rsidRPr="21485C50">
        <w:rPr>
          <w:rFonts w:eastAsia="Times New Roman"/>
        </w:rPr>
        <w:t>if</w:t>
      </w:r>
      <w:r w:rsidR="5579B0A8" w:rsidRPr="21485C50">
        <w:rPr>
          <w:rFonts w:eastAsia="Times New Roman"/>
        </w:rPr>
        <w:t xml:space="preserve"> gNB-CU </w:t>
      </w:r>
      <w:r w:rsidR="1F300A03" w:rsidRPr="21485C50">
        <w:rPr>
          <w:rFonts w:eastAsia="Times New Roman"/>
        </w:rPr>
        <w:t xml:space="preserve">rejects the modification request. Hence, </w:t>
      </w:r>
      <w:r w:rsidR="33867F86" w:rsidRPr="21485C50">
        <w:rPr>
          <w:rFonts w:eastAsia="Times New Roman"/>
        </w:rPr>
        <w:t xml:space="preserve">handling of </w:t>
      </w:r>
      <w:r w:rsidR="46B25721" w:rsidRPr="21485C50">
        <w:rPr>
          <w:rFonts w:eastAsia="Times New Roman"/>
        </w:rPr>
        <w:t>such abnormal scenarios would need to be defined as well.</w:t>
      </w:r>
      <w:r w:rsidRPr="21485C50">
        <w:rPr>
          <w:rFonts w:eastAsia="Times New Roman"/>
        </w:rPr>
        <w:t xml:space="preserve"> </w:t>
      </w:r>
    </w:p>
    <w:p w14:paraId="12942016" w14:textId="53E59E46" w:rsidR="00065621" w:rsidRPr="009319EB" w:rsidRDefault="0A3D0912" w:rsidP="21485C50">
      <w:pPr>
        <w:numPr>
          <w:ilvl w:val="0"/>
          <w:numId w:val="16"/>
        </w:numPr>
        <w:jc w:val="both"/>
        <w:rPr>
          <w:rFonts w:eastAsia="Times New Roman"/>
        </w:rPr>
      </w:pPr>
      <w:r w:rsidRPr="21485C50">
        <w:rPr>
          <w:rFonts w:eastAsia="Times New Roman"/>
        </w:rPr>
        <w:t>Option 1</w:t>
      </w:r>
      <w:r w:rsidR="6E5CC634" w:rsidRPr="21485C50">
        <w:rPr>
          <w:rFonts w:eastAsia="Times New Roman"/>
        </w:rPr>
        <w:t xml:space="preserve">b: </w:t>
      </w:r>
      <w:proofErr w:type="gramStart"/>
      <w:r w:rsidR="6E5CC634" w:rsidRPr="21485C50">
        <w:rPr>
          <w:rFonts w:eastAsia="Times New Roman"/>
        </w:rPr>
        <w:t>Similar to</w:t>
      </w:r>
      <w:proofErr w:type="gramEnd"/>
      <w:r w:rsidR="6E5CC634" w:rsidRPr="21485C50">
        <w:rPr>
          <w:rFonts w:eastAsia="Times New Roman"/>
        </w:rPr>
        <w:t xml:space="preserve"> Option 1a, but with introduction of a new F1AP procedure requesting LTM target candidate cells DE-configuration.</w:t>
      </w:r>
    </w:p>
    <w:p w14:paraId="288550F1" w14:textId="4DF25CA3" w:rsidR="009F78AB" w:rsidRPr="0003359A" w:rsidRDefault="6E5CC634" w:rsidP="00DA5A86">
      <w:pPr>
        <w:numPr>
          <w:ilvl w:val="0"/>
          <w:numId w:val="16"/>
        </w:numPr>
        <w:jc w:val="both"/>
        <w:rPr>
          <w:rFonts w:eastAsia="Times New Roman"/>
        </w:rPr>
      </w:pPr>
      <w:r w:rsidRPr="0003359A">
        <w:rPr>
          <w:rFonts w:eastAsia="Times New Roman"/>
        </w:rPr>
        <w:t>Option 2</w:t>
      </w:r>
      <w:r w:rsidR="0018225D" w:rsidRPr="0003359A">
        <w:rPr>
          <w:rFonts w:eastAsia="Times New Roman"/>
        </w:rPr>
        <w:t>a</w:t>
      </w:r>
      <w:r w:rsidRPr="0003359A">
        <w:rPr>
          <w:rFonts w:eastAsia="Times New Roman"/>
        </w:rPr>
        <w:t xml:space="preserve">. </w:t>
      </w:r>
      <w:r w:rsidR="4A29F013" w:rsidRPr="0003359A">
        <w:rPr>
          <w:rFonts w:eastAsia="Times New Roman"/>
        </w:rPr>
        <w:t>Have the gNB-DU directly DE-con</w:t>
      </w:r>
      <w:r w:rsidR="16F5C0C3" w:rsidRPr="0003359A">
        <w:rPr>
          <w:rFonts w:eastAsia="Times New Roman"/>
        </w:rPr>
        <w:t>figure the LTM target candidate cells</w:t>
      </w:r>
      <w:r w:rsidR="1B092716" w:rsidRPr="0003359A">
        <w:rPr>
          <w:rFonts w:eastAsia="Times New Roman"/>
        </w:rPr>
        <w:t xml:space="preserve">. That is, the gNB-DU </w:t>
      </w:r>
      <w:r w:rsidR="00C3FCF0" w:rsidRPr="0003359A">
        <w:rPr>
          <w:rFonts w:eastAsia="Times New Roman"/>
        </w:rPr>
        <w:t xml:space="preserve">signals the UE via an L1 message the target candidate cells to be DE-configured. Likewise, the gNB-DU removes the </w:t>
      </w:r>
      <w:r w:rsidR="73EA5688" w:rsidRPr="0003359A">
        <w:rPr>
          <w:rFonts w:eastAsia="Times New Roman"/>
        </w:rPr>
        <w:t xml:space="preserve">resources </w:t>
      </w:r>
      <w:r w:rsidR="4EB55D38" w:rsidRPr="0003359A">
        <w:rPr>
          <w:rFonts w:eastAsia="Times New Roman"/>
        </w:rPr>
        <w:t xml:space="preserve">utilized for the LTM target candidate </w:t>
      </w:r>
      <w:proofErr w:type="gramStart"/>
      <w:r w:rsidR="4EB55D38" w:rsidRPr="0003359A">
        <w:rPr>
          <w:rFonts w:eastAsia="Times New Roman"/>
        </w:rPr>
        <w:t>cells, and</w:t>
      </w:r>
      <w:proofErr w:type="gramEnd"/>
      <w:r w:rsidR="4EB55D38" w:rsidRPr="0003359A">
        <w:rPr>
          <w:rFonts w:eastAsia="Times New Roman"/>
        </w:rPr>
        <w:t xml:space="preserve"> informs the gNB-CU the </w:t>
      </w:r>
      <w:r w:rsidR="37F6822D" w:rsidRPr="0003359A">
        <w:rPr>
          <w:rFonts w:eastAsia="Times New Roman"/>
        </w:rPr>
        <w:t xml:space="preserve">target candidate cells that </w:t>
      </w:r>
      <w:r w:rsidR="37F6822D" w:rsidRPr="0003359A">
        <w:rPr>
          <w:rFonts w:eastAsia="Times New Roman"/>
        </w:rPr>
        <w:lastRenderedPageBreak/>
        <w:t>have been DE-configured (likely via a new F1AP message).</w:t>
      </w:r>
      <w:r w:rsidRPr="0003359A">
        <w:rPr>
          <w:rFonts w:eastAsia="Times New Roman"/>
        </w:rPr>
        <w:t xml:space="preserve"> </w:t>
      </w:r>
      <w:r w:rsidR="43D92159" w:rsidRPr="0003359A">
        <w:rPr>
          <w:rFonts w:eastAsia="Times New Roman"/>
        </w:rPr>
        <w:t>In this case, the gNB-CU is simply informed of the cells that are no longer configured</w:t>
      </w:r>
      <w:r w:rsidR="2CD15FA7" w:rsidRPr="0003359A">
        <w:rPr>
          <w:rFonts w:eastAsia="Times New Roman"/>
        </w:rPr>
        <w:t xml:space="preserve">, and the removal </w:t>
      </w:r>
      <w:r w:rsidR="007019B7" w:rsidRPr="0003359A">
        <w:rPr>
          <w:rFonts w:eastAsia="Times New Roman"/>
        </w:rPr>
        <w:t xml:space="preserve">of both </w:t>
      </w:r>
      <w:r w:rsidR="2CD15FA7" w:rsidRPr="0003359A">
        <w:rPr>
          <w:rFonts w:eastAsia="Times New Roman"/>
        </w:rPr>
        <w:t xml:space="preserve">the UE and </w:t>
      </w:r>
      <w:r w:rsidR="007019B7" w:rsidRPr="0003359A">
        <w:rPr>
          <w:rFonts w:eastAsia="Times New Roman"/>
        </w:rPr>
        <w:t xml:space="preserve">gNB-DU </w:t>
      </w:r>
      <w:r w:rsidR="2CD15FA7" w:rsidRPr="0003359A">
        <w:rPr>
          <w:rFonts w:eastAsia="Times New Roman"/>
        </w:rPr>
        <w:t>resources can occur in a fast manner</w:t>
      </w:r>
      <w:r w:rsidR="0CA52096" w:rsidRPr="0003359A">
        <w:rPr>
          <w:rFonts w:eastAsia="Times New Roman"/>
        </w:rPr>
        <w:t xml:space="preserve"> with minimal s</w:t>
      </w:r>
      <w:r w:rsidR="31FBE816" w:rsidRPr="0003359A">
        <w:rPr>
          <w:rFonts w:eastAsia="Times New Roman"/>
        </w:rPr>
        <w:t>igna</w:t>
      </w:r>
      <w:r w:rsidR="0018225D" w:rsidRPr="0003359A">
        <w:rPr>
          <w:rFonts w:eastAsia="Times New Roman"/>
        </w:rPr>
        <w:t>l</w:t>
      </w:r>
      <w:r w:rsidR="31FBE816" w:rsidRPr="0003359A">
        <w:rPr>
          <w:rFonts w:eastAsia="Times New Roman"/>
        </w:rPr>
        <w:t>ling.</w:t>
      </w:r>
      <w:r w:rsidR="00FC321B" w:rsidRPr="0003359A">
        <w:rPr>
          <w:rFonts w:eastAsia="Times New Roman"/>
        </w:rPr>
        <w:t xml:space="preserve"> </w:t>
      </w:r>
      <w:r w:rsidR="00A258B2" w:rsidRPr="0003359A">
        <w:rPr>
          <w:rFonts w:eastAsia="Times New Roman"/>
        </w:rPr>
        <w:t xml:space="preserve">However, we see this approach as disruptive as it triggers the UE to release a configuration which was part of an RRC Reconfiguration message, which is complex. Further, this option can additional implications, given that RAN2 </w:t>
      </w:r>
      <w:r w:rsidR="0003359A" w:rsidRPr="0003359A">
        <w:rPr>
          <w:rFonts w:eastAsia="Times New Roman"/>
        </w:rPr>
        <w:t>is carrying out discussions regarding which RRC Model should be used (Model 1 vs. Model 2). Hence, we see adoption of this option to be unnecessarily complex.</w:t>
      </w:r>
    </w:p>
    <w:p w14:paraId="4E1B6EC7" w14:textId="1A2E3903" w:rsidR="00013C3B" w:rsidRDefault="00013C3B" w:rsidP="00591D9F">
      <w:pPr>
        <w:numPr>
          <w:ilvl w:val="0"/>
          <w:numId w:val="16"/>
        </w:numPr>
        <w:jc w:val="both"/>
        <w:rPr>
          <w:rFonts w:eastAsia="Times New Roman"/>
          <w:bCs/>
        </w:rPr>
      </w:pPr>
      <w:r>
        <w:rPr>
          <w:rFonts w:eastAsia="Times New Roman"/>
          <w:bCs/>
        </w:rPr>
        <w:t xml:space="preserve">Option 2b: </w:t>
      </w:r>
      <w:proofErr w:type="gramStart"/>
      <w:r>
        <w:rPr>
          <w:rFonts w:eastAsia="Times New Roman"/>
          <w:bCs/>
        </w:rPr>
        <w:t>Similar</w:t>
      </w:r>
      <w:r w:rsidR="00E30971">
        <w:rPr>
          <w:rFonts w:eastAsia="Times New Roman"/>
          <w:bCs/>
        </w:rPr>
        <w:t xml:space="preserve"> to</w:t>
      </w:r>
      <w:proofErr w:type="gramEnd"/>
      <w:r w:rsidR="00E30971">
        <w:rPr>
          <w:rFonts w:eastAsia="Times New Roman"/>
          <w:bCs/>
        </w:rPr>
        <w:t xml:space="preserve"> </w:t>
      </w:r>
      <w:r>
        <w:rPr>
          <w:rFonts w:eastAsia="Times New Roman"/>
          <w:bCs/>
        </w:rPr>
        <w:t xml:space="preserve">Option 2, </w:t>
      </w:r>
      <w:r w:rsidR="00E30971">
        <w:rPr>
          <w:rFonts w:eastAsia="Times New Roman"/>
          <w:bCs/>
        </w:rPr>
        <w:t xml:space="preserve">in that </w:t>
      </w:r>
      <w:r>
        <w:rPr>
          <w:rFonts w:eastAsia="Times New Roman"/>
          <w:bCs/>
        </w:rPr>
        <w:t xml:space="preserve">gNB-DU could DE-configure the </w:t>
      </w:r>
      <w:r w:rsidR="00E30971">
        <w:rPr>
          <w:rFonts w:eastAsia="Times New Roman"/>
          <w:bCs/>
        </w:rPr>
        <w:t xml:space="preserve">target cells from itself. However, with difference that gNB-DU </w:t>
      </w:r>
      <w:r w:rsidR="00B52977">
        <w:rPr>
          <w:rFonts w:eastAsia="Times New Roman"/>
          <w:bCs/>
        </w:rPr>
        <w:t xml:space="preserve">then signals the target cells that were </w:t>
      </w:r>
      <w:r w:rsidR="00CE3665">
        <w:rPr>
          <w:rFonts w:eastAsia="Times New Roman"/>
          <w:bCs/>
        </w:rPr>
        <w:t>de</w:t>
      </w:r>
      <w:r w:rsidR="00B52977">
        <w:rPr>
          <w:rFonts w:eastAsia="Times New Roman"/>
          <w:bCs/>
        </w:rPr>
        <w:t xml:space="preserve">-configured to the gNB-CU, and it is kept a gNB-CU responsibility to build an appropriate RRC message and update the configuration to the UE. </w:t>
      </w:r>
      <w:r w:rsidR="00244312">
        <w:rPr>
          <w:rFonts w:eastAsia="Times New Roman"/>
          <w:bCs/>
        </w:rPr>
        <w:t xml:space="preserve">This </w:t>
      </w:r>
      <w:r w:rsidR="002E6F5F">
        <w:rPr>
          <w:rFonts w:eastAsia="Times New Roman"/>
          <w:bCs/>
        </w:rPr>
        <w:t>approach has the benefit of de</w:t>
      </w:r>
      <w:r w:rsidR="00CE3665">
        <w:rPr>
          <w:rFonts w:eastAsia="Times New Roman"/>
          <w:bCs/>
        </w:rPr>
        <w:t>-</w:t>
      </w:r>
      <w:r w:rsidR="002E6F5F">
        <w:rPr>
          <w:rFonts w:eastAsia="Times New Roman"/>
          <w:bCs/>
        </w:rPr>
        <w:t xml:space="preserve">configuring LTM from the gNB-DU </w:t>
      </w:r>
      <w:r w:rsidR="00B50787">
        <w:rPr>
          <w:rFonts w:eastAsia="Times New Roman"/>
          <w:bCs/>
        </w:rPr>
        <w:t xml:space="preserve">as soon as needed, even if the </w:t>
      </w:r>
      <w:r w:rsidR="004853A1">
        <w:rPr>
          <w:rFonts w:eastAsia="Times New Roman"/>
          <w:bCs/>
        </w:rPr>
        <w:t xml:space="preserve">updated LTM configuration toward the UE takes longer time, </w:t>
      </w:r>
      <w:r w:rsidR="00244312">
        <w:rPr>
          <w:rFonts w:eastAsia="Times New Roman"/>
          <w:bCs/>
        </w:rPr>
        <w:t xml:space="preserve">as </w:t>
      </w:r>
      <w:r w:rsidR="009D6984">
        <w:rPr>
          <w:rFonts w:eastAsia="Times New Roman"/>
          <w:bCs/>
        </w:rPr>
        <w:t xml:space="preserve">it </w:t>
      </w:r>
      <w:r w:rsidR="00244312">
        <w:rPr>
          <w:rFonts w:eastAsia="Times New Roman"/>
          <w:bCs/>
        </w:rPr>
        <w:t>need</w:t>
      </w:r>
      <w:r w:rsidR="009D6984">
        <w:rPr>
          <w:rFonts w:eastAsia="Times New Roman"/>
          <w:bCs/>
        </w:rPr>
        <w:t>s</w:t>
      </w:r>
      <w:r w:rsidR="00244312">
        <w:rPr>
          <w:rFonts w:eastAsia="Times New Roman"/>
          <w:bCs/>
        </w:rPr>
        <w:t xml:space="preserve"> to take place via the gNB-CU.</w:t>
      </w:r>
      <w:r w:rsidR="004143E1">
        <w:rPr>
          <w:rFonts w:eastAsia="Times New Roman"/>
          <w:bCs/>
        </w:rPr>
        <w:t xml:space="preserve"> </w:t>
      </w:r>
    </w:p>
    <w:p w14:paraId="172DED5A" w14:textId="0CCA50D0" w:rsidR="00E9596B" w:rsidRDefault="00F362B1" w:rsidP="00591D9F">
      <w:pPr>
        <w:jc w:val="both"/>
        <w:rPr>
          <w:rFonts w:eastAsia="Times New Roman"/>
          <w:bCs/>
        </w:rPr>
      </w:pPr>
      <w:r>
        <w:rPr>
          <w:rFonts w:eastAsia="Times New Roman"/>
          <w:bCs/>
        </w:rPr>
        <w:t>Considering the</w:t>
      </w:r>
      <w:r w:rsidR="00AC4418">
        <w:rPr>
          <w:rFonts w:eastAsia="Times New Roman"/>
          <w:bCs/>
        </w:rPr>
        <w:t xml:space="preserve"> discussion above, we think Option 2</w:t>
      </w:r>
      <w:r w:rsidR="0018225D">
        <w:rPr>
          <w:rFonts w:eastAsia="Times New Roman"/>
          <w:bCs/>
        </w:rPr>
        <w:t>b</w:t>
      </w:r>
      <w:r w:rsidR="00AC4418">
        <w:rPr>
          <w:rFonts w:eastAsia="Times New Roman"/>
          <w:bCs/>
        </w:rPr>
        <w:t xml:space="preserve"> </w:t>
      </w:r>
      <w:r w:rsidR="0018225D">
        <w:rPr>
          <w:rFonts w:eastAsia="Times New Roman"/>
          <w:bCs/>
        </w:rPr>
        <w:t>is</w:t>
      </w:r>
      <w:r w:rsidR="00AC4418">
        <w:rPr>
          <w:rFonts w:eastAsia="Times New Roman"/>
          <w:bCs/>
        </w:rPr>
        <w:t xml:space="preserve"> </w:t>
      </w:r>
      <w:r w:rsidR="00A1249E">
        <w:rPr>
          <w:rFonts w:eastAsia="Times New Roman"/>
          <w:bCs/>
        </w:rPr>
        <w:t xml:space="preserve">best suited and should be pursued by RAN3. Likewise, </w:t>
      </w:r>
      <w:r w:rsidR="0091414D">
        <w:rPr>
          <w:rFonts w:eastAsia="Times New Roman"/>
          <w:bCs/>
        </w:rPr>
        <w:t xml:space="preserve">given the UE interaction would take place directly from the gNB-DU, RAN2 should be queried </w:t>
      </w:r>
      <w:r w:rsidR="00E9596B">
        <w:rPr>
          <w:rFonts w:eastAsia="Times New Roman"/>
          <w:bCs/>
        </w:rPr>
        <w:t>regarding this alternative.</w:t>
      </w:r>
    </w:p>
    <w:p w14:paraId="59F1C2AE" w14:textId="460FB176" w:rsidR="005A4C36" w:rsidRDefault="005A4C36" w:rsidP="00591D9F">
      <w:pPr>
        <w:jc w:val="both"/>
        <w:rPr>
          <w:rFonts w:eastAsia="Times New Roman"/>
          <w:b/>
          <w:i/>
          <w:iCs/>
        </w:rPr>
      </w:pPr>
      <w:r w:rsidRPr="00C605FF">
        <w:rPr>
          <w:rFonts w:eastAsia="Times New Roman"/>
          <w:b/>
          <w:i/>
          <w:iCs/>
        </w:rPr>
        <w:t xml:space="preserve">Proposal </w:t>
      </w:r>
      <w:r w:rsidR="00C223A7">
        <w:rPr>
          <w:rFonts w:eastAsia="Times New Roman"/>
          <w:b/>
          <w:i/>
          <w:iCs/>
        </w:rPr>
        <w:t>3</w:t>
      </w:r>
      <w:r w:rsidRPr="00C605FF">
        <w:rPr>
          <w:rFonts w:eastAsia="Times New Roman"/>
          <w:b/>
          <w:i/>
          <w:iCs/>
        </w:rPr>
        <w:t xml:space="preserve">: </w:t>
      </w:r>
      <w:r>
        <w:rPr>
          <w:rFonts w:eastAsia="Times New Roman"/>
          <w:b/>
          <w:i/>
          <w:iCs/>
        </w:rPr>
        <w:t>The gNB-DU can</w:t>
      </w:r>
      <w:r w:rsidR="00FE6409">
        <w:rPr>
          <w:rFonts w:eastAsia="Times New Roman"/>
          <w:b/>
          <w:i/>
          <w:iCs/>
        </w:rPr>
        <w:t xml:space="preserve"> </w:t>
      </w:r>
      <w:r>
        <w:rPr>
          <w:rFonts w:eastAsia="Times New Roman"/>
          <w:b/>
          <w:i/>
          <w:iCs/>
        </w:rPr>
        <w:t>de-configure already configured L1/2 Triggered Mobility (LTM) target candidate cells.</w:t>
      </w:r>
    </w:p>
    <w:p w14:paraId="123FFA0C" w14:textId="65D8C2A3" w:rsidR="00E93139" w:rsidRDefault="00E93139" w:rsidP="00591D9F">
      <w:pPr>
        <w:jc w:val="both"/>
        <w:rPr>
          <w:rFonts w:eastAsia="Times New Roman"/>
          <w:b/>
          <w:i/>
          <w:iCs/>
        </w:rPr>
      </w:pPr>
      <w:r>
        <w:rPr>
          <w:rFonts w:eastAsia="Times New Roman"/>
          <w:b/>
          <w:i/>
          <w:iCs/>
        </w:rPr>
        <w:t xml:space="preserve">Proposal </w:t>
      </w:r>
      <w:r w:rsidR="00C223A7">
        <w:rPr>
          <w:rFonts w:eastAsia="Times New Roman"/>
          <w:b/>
          <w:i/>
          <w:iCs/>
        </w:rPr>
        <w:t>4</w:t>
      </w:r>
      <w:r>
        <w:rPr>
          <w:rFonts w:eastAsia="Times New Roman"/>
          <w:b/>
          <w:i/>
          <w:iCs/>
        </w:rPr>
        <w:t xml:space="preserve">: RAN3 to discuss and </w:t>
      </w:r>
      <w:r w:rsidR="00F0753D">
        <w:rPr>
          <w:rFonts w:eastAsia="Times New Roman"/>
          <w:b/>
          <w:i/>
          <w:iCs/>
        </w:rPr>
        <w:t xml:space="preserve">evaluate the </w:t>
      </w:r>
      <w:r w:rsidR="003858FF">
        <w:rPr>
          <w:rFonts w:eastAsia="Times New Roman"/>
          <w:b/>
          <w:i/>
          <w:iCs/>
        </w:rPr>
        <w:t>alternatives</w:t>
      </w:r>
      <w:r w:rsidR="00013C3B">
        <w:rPr>
          <w:rFonts w:eastAsia="Times New Roman"/>
          <w:b/>
          <w:i/>
          <w:iCs/>
        </w:rPr>
        <w:t xml:space="preserve"> and procedures</w:t>
      </w:r>
      <w:r w:rsidR="003858FF">
        <w:rPr>
          <w:rFonts w:eastAsia="Times New Roman"/>
          <w:b/>
          <w:i/>
          <w:iCs/>
        </w:rPr>
        <w:t xml:space="preserve"> for gNB-DU initiated LTM target candidate cell de-configu</w:t>
      </w:r>
      <w:r w:rsidR="0007148B">
        <w:rPr>
          <w:rFonts w:eastAsia="Times New Roman"/>
          <w:b/>
          <w:i/>
          <w:iCs/>
        </w:rPr>
        <w:t>r</w:t>
      </w:r>
      <w:r w:rsidR="003858FF">
        <w:rPr>
          <w:rFonts w:eastAsia="Times New Roman"/>
          <w:b/>
          <w:i/>
          <w:iCs/>
        </w:rPr>
        <w:t>ation</w:t>
      </w:r>
      <w:r w:rsidR="00003C6E">
        <w:rPr>
          <w:rFonts w:eastAsia="Times New Roman"/>
          <w:b/>
          <w:i/>
          <w:iCs/>
        </w:rPr>
        <w:t xml:space="preserve"> and send LS to RAN2 summarizing its view.</w:t>
      </w:r>
    </w:p>
    <w:p w14:paraId="47AFD6DC" w14:textId="77777777" w:rsidR="0003359A" w:rsidRDefault="0003359A" w:rsidP="00591D9F">
      <w:pPr>
        <w:jc w:val="both"/>
        <w:rPr>
          <w:rFonts w:eastAsia="Times New Roman"/>
          <w:b/>
          <w:i/>
          <w:iCs/>
        </w:rPr>
      </w:pPr>
    </w:p>
    <w:bookmarkEnd w:id="1"/>
    <w:p w14:paraId="4632F936" w14:textId="77777777" w:rsidR="0063292C" w:rsidRPr="00B704B9" w:rsidRDefault="0063292C" w:rsidP="0063292C">
      <w:pPr>
        <w:pStyle w:val="Heading1"/>
        <w:tabs>
          <w:tab w:val="left" w:pos="2410"/>
        </w:tabs>
      </w:pPr>
      <w:r>
        <w:t>3</w:t>
      </w:r>
      <w:r w:rsidRPr="00B704B9">
        <w:tab/>
      </w:r>
      <w:r>
        <w:t>Conclusions</w:t>
      </w:r>
    </w:p>
    <w:p w14:paraId="0F21E582" w14:textId="77777777" w:rsidR="00900E80" w:rsidRDefault="00900E80" w:rsidP="00900E80">
      <w:pPr>
        <w:jc w:val="both"/>
        <w:rPr>
          <w:rFonts w:eastAsia="Times New Roman"/>
          <w:b/>
          <w:i/>
          <w:iCs/>
          <w:lang w:val="en-US"/>
        </w:rPr>
      </w:pPr>
      <w:r>
        <w:rPr>
          <w:rFonts w:eastAsia="Times New Roman"/>
          <w:b/>
          <w:i/>
          <w:iCs/>
          <w:lang w:val="en-US"/>
        </w:rPr>
        <w:t xml:space="preserve">Proposal 1: The gNB-CU-CP can provide information regarding L1/2 Triggered Mobility (LTM) over E1 to a gNB-CU-UP to setup, update, or remove resources for LTM. </w:t>
      </w:r>
    </w:p>
    <w:p w14:paraId="226E6865" w14:textId="77777777" w:rsidR="00900E80" w:rsidRPr="00EB0F24" w:rsidRDefault="00900E80" w:rsidP="00900E80">
      <w:pPr>
        <w:jc w:val="both"/>
        <w:rPr>
          <w:rFonts w:eastAsia="Times New Roman"/>
          <w:b/>
          <w:i/>
          <w:iCs/>
        </w:rPr>
      </w:pPr>
      <w:r w:rsidRPr="00EB0F24">
        <w:rPr>
          <w:rFonts w:eastAsia="Times New Roman"/>
          <w:b/>
          <w:i/>
          <w:iCs/>
        </w:rPr>
        <w:t xml:space="preserve">Observation 1: Starting data forwarding to the target gNB-DU cell after HO execution confirmation incurs a high interruption time, which contradicts </w:t>
      </w:r>
      <w:r>
        <w:rPr>
          <w:rFonts w:eastAsia="Times New Roman"/>
          <w:b/>
          <w:i/>
          <w:iCs/>
        </w:rPr>
        <w:t xml:space="preserve">with </w:t>
      </w:r>
      <w:r w:rsidRPr="00EB0F24">
        <w:rPr>
          <w:rFonts w:eastAsia="Times New Roman"/>
          <w:b/>
          <w:i/>
          <w:iCs/>
        </w:rPr>
        <w:t>the objective</w:t>
      </w:r>
      <w:r>
        <w:rPr>
          <w:rFonts w:eastAsia="Times New Roman"/>
          <w:b/>
          <w:i/>
          <w:iCs/>
        </w:rPr>
        <w:t>s</w:t>
      </w:r>
      <w:r w:rsidRPr="00EB0F24">
        <w:rPr>
          <w:rFonts w:eastAsia="Times New Roman"/>
          <w:b/>
          <w:i/>
          <w:iCs/>
        </w:rPr>
        <w:t xml:space="preserve"> of the Rel-18 work item.</w:t>
      </w:r>
    </w:p>
    <w:p w14:paraId="00A7BF11" w14:textId="77777777" w:rsidR="00900E80" w:rsidRPr="00EB0F24" w:rsidRDefault="00900E80" w:rsidP="00900E80">
      <w:pPr>
        <w:jc w:val="both"/>
        <w:rPr>
          <w:rFonts w:eastAsia="Times New Roman"/>
          <w:b/>
          <w:i/>
          <w:iCs/>
        </w:rPr>
      </w:pPr>
      <w:r w:rsidRPr="00EB0F24">
        <w:rPr>
          <w:rFonts w:eastAsia="Times New Roman"/>
          <w:b/>
          <w:i/>
          <w:iCs/>
        </w:rPr>
        <w:t>Observation 2: Early data forwarding to multiple target candidate gNB-DU cells reduces interruption time, but also results in increased overhead (buffer space for storage, discarding transmitted PDUs).</w:t>
      </w:r>
    </w:p>
    <w:p w14:paraId="3E599085" w14:textId="77777777" w:rsidR="00900E80" w:rsidRPr="0003359A" w:rsidRDefault="00900E80" w:rsidP="00900E80">
      <w:pPr>
        <w:jc w:val="both"/>
        <w:rPr>
          <w:rFonts w:eastAsia="Times New Roman"/>
          <w:b/>
          <w:bCs/>
          <w:i/>
          <w:iCs/>
        </w:rPr>
      </w:pPr>
      <w:r w:rsidRPr="0003359A">
        <w:rPr>
          <w:rFonts w:eastAsia="Times New Roman"/>
          <w:b/>
          <w:bCs/>
          <w:i/>
          <w:iCs/>
        </w:rPr>
        <w:t xml:space="preserve">Proposal 2: Upon the transmission of the cell change command (MAC CE to the UE about cell switch), the source gNB-DU can inform gNB-CU-CP the relevant target cell </w:t>
      </w:r>
      <w:proofErr w:type="gramStart"/>
      <w:r w:rsidRPr="0003359A">
        <w:rPr>
          <w:rFonts w:eastAsia="Times New Roman"/>
          <w:b/>
          <w:bCs/>
          <w:i/>
          <w:iCs/>
        </w:rPr>
        <w:t>in order to</w:t>
      </w:r>
      <w:proofErr w:type="gramEnd"/>
      <w:r w:rsidRPr="0003359A">
        <w:rPr>
          <w:rFonts w:eastAsia="Times New Roman"/>
          <w:b/>
          <w:bCs/>
          <w:i/>
          <w:iCs/>
        </w:rPr>
        <w:t xml:space="preserve"> start the data forwarding to the target cell.</w:t>
      </w:r>
    </w:p>
    <w:p w14:paraId="775097E1" w14:textId="77777777" w:rsidR="00FE6409" w:rsidRDefault="00FE6409" w:rsidP="00FE6409">
      <w:pPr>
        <w:jc w:val="both"/>
        <w:rPr>
          <w:rFonts w:eastAsia="Times New Roman"/>
          <w:b/>
          <w:i/>
          <w:iCs/>
        </w:rPr>
      </w:pPr>
      <w:r w:rsidRPr="00C605FF">
        <w:rPr>
          <w:rFonts w:eastAsia="Times New Roman"/>
          <w:b/>
          <w:i/>
          <w:iCs/>
        </w:rPr>
        <w:t xml:space="preserve">Proposal </w:t>
      </w:r>
      <w:r>
        <w:rPr>
          <w:rFonts w:eastAsia="Times New Roman"/>
          <w:b/>
          <w:i/>
          <w:iCs/>
        </w:rPr>
        <w:t>3</w:t>
      </w:r>
      <w:r w:rsidRPr="00C605FF">
        <w:rPr>
          <w:rFonts w:eastAsia="Times New Roman"/>
          <w:b/>
          <w:i/>
          <w:iCs/>
        </w:rPr>
        <w:t xml:space="preserve">: </w:t>
      </w:r>
      <w:r>
        <w:rPr>
          <w:rFonts w:eastAsia="Times New Roman"/>
          <w:b/>
          <w:i/>
          <w:iCs/>
        </w:rPr>
        <w:t>The gNB-DU can de-configure already configured L1/2 Triggered Mobility (LTM) target candidate cells.</w:t>
      </w:r>
    </w:p>
    <w:p w14:paraId="69DF8527" w14:textId="5E9A04BD" w:rsidR="00FE6409" w:rsidRDefault="00FE6409" w:rsidP="00FE6409">
      <w:pPr>
        <w:jc w:val="both"/>
        <w:rPr>
          <w:rFonts w:eastAsia="Times New Roman"/>
          <w:b/>
          <w:i/>
          <w:iCs/>
        </w:rPr>
      </w:pPr>
      <w:r>
        <w:rPr>
          <w:rFonts w:eastAsia="Times New Roman"/>
          <w:b/>
          <w:i/>
          <w:iCs/>
        </w:rPr>
        <w:t>Proposal 4: RAN3 to discuss and evaluate the alternatives and procedures for gNB-DU initiated LTM target candidate cell de-configuration and send LS to RAN2 summarizing its view.</w:t>
      </w:r>
      <w:r w:rsidR="0003359A">
        <w:rPr>
          <w:rFonts w:eastAsia="Times New Roman"/>
          <w:b/>
          <w:i/>
          <w:iCs/>
        </w:rPr>
        <w:t>]</w:t>
      </w:r>
    </w:p>
    <w:p w14:paraId="55B4AF8F" w14:textId="77777777" w:rsidR="0003359A" w:rsidRDefault="0003359A" w:rsidP="00FE6409">
      <w:pPr>
        <w:jc w:val="both"/>
        <w:rPr>
          <w:rFonts w:eastAsia="Times New Roman"/>
          <w:b/>
          <w:i/>
          <w:iCs/>
        </w:rPr>
      </w:pPr>
    </w:p>
    <w:p w14:paraId="38B5CB3D" w14:textId="77777777" w:rsidR="0070544D" w:rsidRPr="00B05E1E" w:rsidRDefault="0070544D" w:rsidP="0070544D">
      <w:pPr>
        <w:pStyle w:val="Heading1"/>
        <w:rPr>
          <w:lang w:val="en-US"/>
        </w:rPr>
      </w:pPr>
      <w:r w:rsidRPr="00B05E1E">
        <w:rPr>
          <w:lang w:val="en-US"/>
        </w:rPr>
        <w:t>References</w:t>
      </w:r>
    </w:p>
    <w:p w14:paraId="6D1786B2" w14:textId="77777777" w:rsidR="005639BF" w:rsidRPr="00B05E1E" w:rsidRDefault="005639BF" w:rsidP="005639BF">
      <w:pPr>
        <w:numPr>
          <w:ilvl w:val="0"/>
          <w:numId w:val="7"/>
        </w:numPr>
        <w:overflowPunct w:val="0"/>
        <w:autoSpaceDE w:val="0"/>
        <w:autoSpaceDN w:val="0"/>
        <w:adjustRightInd w:val="0"/>
        <w:textAlignment w:val="baseline"/>
        <w:rPr>
          <w:lang w:val="en-US"/>
        </w:rPr>
      </w:pPr>
      <w:r w:rsidRPr="00B05E1E">
        <w:rPr>
          <w:lang w:val="en-US"/>
        </w:rPr>
        <w:t>3GPP TS 38.401</w:t>
      </w:r>
    </w:p>
    <w:p w14:paraId="3A974BE2" w14:textId="77777777" w:rsidR="005639BF" w:rsidRPr="006472D2" w:rsidRDefault="005639BF" w:rsidP="005639BF">
      <w:pPr>
        <w:numPr>
          <w:ilvl w:val="0"/>
          <w:numId w:val="7"/>
        </w:numPr>
        <w:overflowPunct w:val="0"/>
        <w:autoSpaceDE w:val="0"/>
        <w:autoSpaceDN w:val="0"/>
        <w:adjustRightInd w:val="0"/>
        <w:textAlignment w:val="baseline"/>
        <w:rPr>
          <w:lang w:val="en-US"/>
        </w:rPr>
      </w:pPr>
      <w:r w:rsidRPr="00702D2C">
        <w:t>RP-221799</w:t>
      </w:r>
      <w:r>
        <w:t xml:space="preserve"> Further NR Mobility Enhancements, MediaTek</w:t>
      </w:r>
    </w:p>
    <w:p w14:paraId="5DD62318" w14:textId="639FEAA0" w:rsidR="001F0ACC" w:rsidRPr="00471C27" w:rsidRDefault="001F0ACC" w:rsidP="001F0ACC">
      <w:pPr>
        <w:numPr>
          <w:ilvl w:val="0"/>
          <w:numId w:val="7"/>
        </w:numPr>
        <w:overflowPunct w:val="0"/>
        <w:autoSpaceDE w:val="0"/>
        <w:autoSpaceDN w:val="0"/>
        <w:adjustRightInd w:val="0"/>
        <w:textAlignment w:val="baseline"/>
        <w:rPr>
          <w:lang w:val="en-US"/>
        </w:rPr>
      </w:pPr>
      <w:r>
        <w:t xml:space="preserve">R3-226828 </w:t>
      </w:r>
      <w:r w:rsidRPr="00471C27">
        <w:t>Summary of Offline Discussion on CB: # 2_MobilityEhn-L1L2mobility, Huawei (moderator)</w:t>
      </w:r>
    </w:p>
    <w:p w14:paraId="7B0D4880" w14:textId="77777777" w:rsidR="001F0ACC" w:rsidRDefault="001F0ACC" w:rsidP="001F0ACC">
      <w:pPr>
        <w:numPr>
          <w:ilvl w:val="0"/>
          <w:numId w:val="7"/>
        </w:numPr>
        <w:overflowPunct w:val="0"/>
        <w:autoSpaceDE w:val="0"/>
        <w:autoSpaceDN w:val="0"/>
        <w:adjustRightInd w:val="0"/>
        <w:textAlignment w:val="baseline"/>
        <w:rPr>
          <w:lang w:val="en-US"/>
        </w:rPr>
      </w:pPr>
      <w:r w:rsidRPr="00471C27">
        <w:rPr>
          <w:lang w:val="en-US"/>
        </w:rPr>
        <w:t>R3-226104 BL CR Introduction of L1/L2 inter-cell mobility, Huawei, Ericsson, No</w:t>
      </w:r>
      <w:r>
        <w:rPr>
          <w:lang w:val="en-US"/>
        </w:rPr>
        <w:t>kia, Nokia Shanghai Bell</w:t>
      </w:r>
    </w:p>
    <w:p w14:paraId="18FD1111" w14:textId="256E30AD" w:rsidR="00657C1E" w:rsidRDefault="001F0ACC" w:rsidP="00082DB7">
      <w:pPr>
        <w:numPr>
          <w:ilvl w:val="0"/>
          <w:numId w:val="7"/>
        </w:numPr>
        <w:overflowPunct w:val="0"/>
        <w:autoSpaceDE w:val="0"/>
        <w:autoSpaceDN w:val="0"/>
        <w:adjustRightInd w:val="0"/>
        <w:textAlignment w:val="baseline"/>
      </w:pPr>
      <w:r w:rsidRPr="00F40644">
        <w:rPr>
          <w:lang w:val="en-US"/>
        </w:rPr>
        <w:t>R3-226913 (TP for L1L2Mob BLCR for TS 38.401): Inter-DU L1/L2 Mobility procedure, Huawei, Ericsson, ZTE, Nokia, Nokia Shanghai Bell, Intel Corporation</w:t>
      </w:r>
    </w:p>
    <w:sectPr w:rsidR="00657C1E" w:rsidSect="00681B6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98865" w14:textId="77777777" w:rsidR="00BC52A8" w:rsidRDefault="00BC52A8">
      <w:r>
        <w:separator/>
      </w:r>
    </w:p>
  </w:endnote>
  <w:endnote w:type="continuationSeparator" w:id="0">
    <w:p w14:paraId="1C58099C" w14:textId="77777777" w:rsidR="00BC52A8" w:rsidRDefault="00BC52A8">
      <w:r>
        <w:continuationSeparator/>
      </w:r>
    </w:p>
  </w:endnote>
  <w:endnote w:type="continuationNotice" w:id="1">
    <w:p w14:paraId="4CC3CC1E" w14:textId="77777777" w:rsidR="00BC52A8" w:rsidRDefault="00BC52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4B35" w14:textId="77777777" w:rsidR="002A3979" w:rsidRDefault="002A3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309B" w14:textId="77777777" w:rsidR="002A3979" w:rsidRDefault="002A3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37DE" w14:textId="77777777" w:rsidR="002A3979" w:rsidRDefault="002A3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F69A9" w14:textId="77777777" w:rsidR="00BC52A8" w:rsidRDefault="00BC52A8">
      <w:r>
        <w:separator/>
      </w:r>
    </w:p>
  </w:footnote>
  <w:footnote w:type="continuationSeparator" w:id="0">
    <w:p w14:paraId="2C4C2DC2" w14:textId="77777777" w:rsidR="00BC52A8" w:rsidRDefault="00BC52A8">
      <w:r>
        <w:continuationSeparator/>
      </w:r>
    </w:p>
  </w:footnote>
  <w:footnote w:type="continuationNotice" w:id="1">
    <w:p w14:paraId="488C9B4F" w14:textId="77777777" w:rsidR="00BC52A8" w:rsidRDefault="00BC52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5951" w14:textId="77777777" w:rsidR="002A3979" w:rsidRDefault="002A3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3F71" w14:textId="77777777" w:rsidR="002A3979" w:rsidRDefault="002A3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754B" w14:textId="77777777" w:rsidR="002A3979" w:rsidRDefault="002A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7C13"/>
    <w:multiLevelType w:val="hybridMultilevel"/>
    <w:tmpl w:val="88E0934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65D19C2"/>
    <w:multiLevelType w:val="hybridMultilevel"/>
    <w:tmpl w:val="B6460A9A"/>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0"/>
  </w:num>
  <w:num w:numId="3">
    <w:abstractNumId w:val="6"/>
  </w:num>
  <w:num w:numId="4">
    <w:abstractNumId w:val="12"/>
  </w:num>
  <w:num w:numId="5">
    <w:abstractNumId w:val="17"/>
  </w:num>
  <w:num w:numId="6">
    <w:abstractNumId w:val="2"/>
  </w:num>
  <w:num w:numId="7">
    <w:abstractNumId w:val="5"/>
  </w:num>
  <w:num w:numId="8">
    <w:abstractNumId w:val="18"/>
  </w:num>
  <w:num w:numId="9">
    <w:abstractNumId w:val="11"/>
  </w:num>
  <w:num w:numId="10">
    <w:abstractNumId w:val="15"/>
  </w:num>
  <w:num w:numId="11">
    <w:abstractNumId w:val="1"/>
  </w:num>
  <w:num w:numId="12">
    <w:abstractNumId w:val="13"/>
  </w:num>
  <w:num w:numId="13">
    <w:abstractNumId w:val="9"/>
  </w:num>
  <w:num w:numId="14">
    <w:abstractNumId w:val="16"/>
  </w:num>
  <w:num w:numId="15">
    <w:abstractNumId w:val="21"/>
  </w:num>
  <w:num w:numId="16">
    <w:abstractNumId w:val="7"/>
  </w:num>
  <w:num w:numId="17">
    <w:abstractNumId w:val="19"/>
  </w:num>
  <w:num w:numId="18">
    <w:abstractNumId w:val="14"/>
  </w:num>
  <w:num w:numId="19">
    <w:abstractNumId w:val="8"/>
  </w:num>
  <w:num w:numId="20">
    <w:abstractNumId w:val="0"/>
  </w:num>
  <w:num w:numId="21">
    <w:abstractNumId w:val="3"/>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0F87"/>
    <w:rsid w:val="0000153A"/>
    <w:rsid w:val="00001EA9"/>
    <w:rsid w:val="00003C6E"/>
    <w:rsid w:val="00012C6B"/>
    <w:rsid w:val="00013C3B"/>
    <w:rsid w:val="000149CB"/>
    <w:rsid w:val="00014E66"/>
    <w:rsid w:val="00017E54"/>
    <w:rsid w:val="00033397"/>
    <w:rsid w:val="0003359A"/>
    <w:rsid w:val="000342C7"/>
    <w:rsid w:val="0003766C"/>
    <w:rsid w:val="00040095"/>
    <w:rsid w:val="00042620"/>
    <w:rsid w:val="00050A32"/>
    <w:rsid w:val="00051152"/>
    <w:rsid w:val="00051E4F"/>
    <w:rsid w:val="0005208F"/>
    <w:rsid w:val="0005212E"/>
    <w:rsid w:val="00052354"/>
    <w:rsid w:val="000545B5"/>
    <w:rsid w:val="0005493F"/>
    <w:rsid w:val="0005648A"/>
    <w:rsid w:val="00056E40"/>
    <w:rsid w:val="00056FCD"/>
    <w:rsid w:val="0006119F"/>
    <w:rsid w:val="00061BD0"/>
    <w:rsid w:val="000652C9"/>
    <w:rsid w:val="0006544A"/>
    <w:rsid w:val="00065621"/>
    <w:rsid w:val="00066BF8"/>
    <w:rsid w:val="00067E1F"/>
    <w:rsid w:val="0007148B"/>
    <w:rsid w:val="00072A62"/>
    <w:rsid w:val="00074356"/>
    <w:rsid w:val="0008022F"/>
    <w:rsid w:val="0008031B"/>
    <w:rsid w:val="00080512"/>
    <w:rsid w:val="00081167"/>
    <w:rsid w:val="00081665"/>
    <w:rsid w:val="00081942"/>
    <w:rsid w:val="00081C52"/>
    <w:rsid w:val="00082DB7"/>
    <w:rsid w:val="00082F68"/>
    <w:rsid w:val="0008382D"/>
    <w:rsid w:val="00086000"/>
    <w:rsid w:val="00086469"/>
    <w:rsid w:val="00086A0C"/>
    <w:rsid w:val="00086B99"/>
    <w:rsid w:val="000908BD"/>
    <w:rsid w:val="000923E5"/>
    <w:rsid w:val="00092B33"/>
    <w:rsid w:val="00095682"/>
    <w:rsid w:val="00096BF9"/>
    <w:rsid w:val="000A4BFA"/>
    <w:rsid w:val="000A5165"/>
    <w:rsid w:val="000A5585"/>
    <w:rsid w:val="000B1465"/>
    <w:rsid w:val="000B1A57"/>
    <w:rsid w:val="000B1DBC"/>
    <w:rsid w:val="000B276A"/>
    <w:rsid w:val="000B6362"/>
    <w:rsid w:val="000B76FD"/>
    <w:rsid w:val="000B7BCF"/>
    <w:rsid w:val="000C00D3"/>
    <w:rsid w:val="000C01E3"/>
    <w:rsid w:val="000C1CC1"/>
    <w:rsid w:val="000C1D67"/>
    <w:rsid w:val="000C5C6A"/>
    <w:rsid w:val="000C6AF3"/>
    <w:rsid w:val="000C6D96"/>
    <w:rsid w:val="000D58AB"/>
    <w:rsid w:val="000E153B"/>
    <w:rsid w:val="000E5662"/>
    <w:rsid w:val="000E6140"/>
    <w:rsid w:val="000E6E2B"/>
    <w:rsid w:val="000E72CB"/>
    <w:rsid w:val="000E7E52"/>
    <w:rsid w:val="000E7EBA"/>
    <w:rsid w:val="000F16C4"/>
    <w:rsid w:val="000F2AB8"/>
    <w:rsid w:val="000F3C3E"/>
    <w:rsid w:val="000F4440"/>
    <w:rsid w:val="000F56F0"/>
    <w:rsid w:val="000F596E"/>
    <w:rsid w:val="000F6705"/>
    <w:rsid w:val="000F70E8"/>
    <w:rsid w:val="00101F3D"/>
    <w:rsid w:val="00105806"/>
    <w:rsid w:val="001124BC"/>
    <w:rsid w:val="001127A9"/>
    <w:rsid w:val="00117716"/>
    <w:rsid w:val="00117A12"/>
    <w:rsid w:val="00120BF6"/>
    <w:rsid w:val="00122797"/>
    <w:rsid w:val="00127B8D"/>
    <w:rsid w:val="001308CC"/>
    <w:rsid w:val="001326A8"/>
    <w:rsid w:val="00132931"/>
    <w:rsid w:val="00132C93"/>
    <w:rsid w:val="00133F54"/>
    <w:rsid w:val="00140A8D"/>
    <w:rsid w:val="00143147"/>
    <w:rsid w:val="00144B60"/>
    <w:rsid w:val="0014626D"/>
    <w:rsid w:val="00147492"/>
    <w:rsid w:val="00151A61"/>
    <w:rsid w:val="001535B6"/>
    <w:rsid w:val="001541F6"/>
    <w:rsid w:val="0015555D"/>
    <w:rsid w:val="0015684E"/>
    <w:rsid w:val="00156CD2"/>
    <w:rsid w:val="001609C9"/>
    <w:rsid w:val="001649F0"/>
    <w:rsid w:val="001650E2"/>
    <w:rsid w:val="00166A27"/>
    <w:rsid w:val="00171959"/>
    <w:rsid w:val="00172244"/>
    <w:rsid w:val="00172AFA"/>
    <w:rsid w:val="001735C7"/>
    <w:rsid w:val="001735E3"/>
    <w:rsid w:val="00175E47"/>
    <w:rsid w:val="0017742A"/>
    <w:rsid w:val="00180081"/>
    <w:rsid w:val="0018089C"/>
    <w:rsid w:val="0018217E"/>
    <w:rsid w:val="0018225D"/>
    <w:rsid w:val="001846BC"/>
    <w:rsid w:val="00185B0F"/>
    <w:rsid w:val="00186930"/>
    <w:rsid w:val="00187C40"/>
    <w:rsid w:val="001918E5"/>
    <w:rsid w:val="0019279C"/>
    <w:rsid w:val="00193437"/>
    <w:rsid w:val="00194CD0"/>
    <w:rsid w:val="001A2F0F"/>
    <w:rsid w:val="001A68CF"/>
    <w:rsid w:val="001A76F2"/>
    <w:rsid w:val="001B0179"/>
    <w:rsid w:val="001B342E"/>
    <w:rsid w:val="001C0D2D"/>
    <w:rsid w:val="001C7220"/>
    <w:rsid w:val="001C7C21"/>
    <w:rsid w:val="001D01A6"/>
    <w:rsid w:val="001D0230"/>
    <w:rsid w:val="001D068F"/>
    <w:rsid w:val="001D2FB8"/>
    <w:rsid w:val="001D393D"/>
    <w:rsid w:val="001D6244"/>
    <w:rsid w:val="001D6AAA"/>
    <w:rsid w:val="001E06DC"/>
    <w:rsid w:val="001E0B79"/>
    <w:rsid w:val="001E0C3D"/>
    <w:rsid w:val="001F0621"/>
    <w:rsid w:val="001F0ACC"/>
    <w:rsid w:val="001F168B"/>
    <w:rsid w:val="001F2FCB"/>
    <w:rsid w:val="001F49C9"/>
    <w:rsid w:val="001F63AE"/>
    <w:rsid w:val="001F6772"/>
    <w:rsid w:val="00201237"/>
    <w:rsid w:val="0020399F"/>
    <w:rsid w:val="00203B4C"/>
    <w:rsid w:val="00204B62"/>
    <w:rsid w:val="002055E0"/>
    <w:rsid w:val="002057BC"/>
    <w:rsid w:val="0021049E"/>
    <w:rsid w:val="00215AED"/>
    <w:rsid w:val="0021731B"/>
    <w:rsid w:val="002175D9"/>
    <w:rsid w:val="0021768C"/>
    <w:rsid w:val="0022142C"/>
    <w:rsid w:val="0022606D"/>
    <w:rsid w:val="002306EE"/>
    <w:rsid w:val="00230C70"/>
    <w:rsid w:val="00230E6E"/>
    <w:rsid w:val="002316E5"/>
    <w:rsid w:val="00233949"/>
    <w:rsid w:val="00234B21"/>
    <w:rsid w:val="00235D76"/>
    <w:rsid w:val="00240A89"/>
    <w:rsid w:val="00242903"/>
    <w:rsid w:val="002433EE"/>
    <w:rsid w:val="00244312"/>
    <w:rsid w:val="0024482C"/>
    <w:rsid w:val="0024510A"/>
    <w:rsid w:val="002456E8"/>
    <w:rsid w:val="00247E55"/>
    <w:rsid w:val="002503CD"/>
    <w:rsid w:val="00251895"/>
    <w:rsid w:val="002528B3"/>
    <w:rsid w:val="00252E47"/>
    <w:rsid w:val="00253669"/>
    <w:rsid w:val="002563F9"/>
    <w:rsid w:val="00256AA5"/>
    <w:rsid w:val="0025778B"/>
    <w:rsid w:val="00260365"/>
    <w:rsid w:val="00262562"/>
    <w:rsid w:val="00262D37"/>
    <w:rsid w:val="0027002E"/>
    <w:rsid w:val="00270A7F"/>
    <w:rsid w:val="002747EC"/>
    <w:rsid w:val="00274D2E"/>
    <w:rsid w:val="00275538"/>
    <w:rsid w:val="00280D7B"/>
    <w:rsid w:val="0028199F"/>
    <w:rsid w:val="002845EF"/>
    <w:rsid w:val="00284607"/>
    <w:rsid w:val="002855BF"/>
    <w:rsid w:val="00286494"/>
    <w:rsid w:val="00290FC8"/>
    <w:rsid w:val="002913FF"/>
    <w:rsid w:val="00292B91"/>
    <w:rsid w:val="0029437A"/>
    <w:rsid w:val="0029482D"/>
    <w:rsid w:val="002977E1"/>
    <w:rsid w:val="002A01A0"/>
    <w:rsid w:val="002A3979"/>
    <w:rsid w:val="002A4475"/>
    <w:rsid w:val="002A4ADC"/>
    <w:rsid w:val="002A6219"/>
    <w:rsid w:val="002B0220"/>
    <w:rsid w:val="002B11DB"/>
    <w:rsid w:val="002B6E2E"/>
    <w:rsid w:val="002B707A"/>
    <w:rsid w:val="002C0917"/>
    <w:rsid w:val="002C2085"/>
    <w:rsid w:val="002C3D2A"/>
    <w:rsid w:val="002C64BA"/>
    <w:rsid w:val="002D282F"/>
    <w:rsid w:val="002E0428"/>
    <w:rsid w:val="002E0503"/>
    <w:rsid w:val="002E17D6"/>
    <w:rsid w:val="002E1920"/>
    <w:rsid w:val="002E1C53"/>
    <w:rsid w:val="002E1C71"/>
    <w:rsid w:val="002E57E8"/>
    <w:rsid w:val="002E6F5F"/>
    <w:rsid w:val="002F0D22"/>
    <w:rsid w:val="002F1207"/>
    <w:rsid w:val="002F2626"/>
    <w:rsid w:val="002F3A38"/>
    <w:rsid w:val="002F7DFC"/>
    <w:rsid w:val="0030179E"/>
    <w:rsid w:val="00302503"/>
    <w:rsid w:val="0030508D"/>
    <w:rsid w:val="00305A08"/>
    <w:rsid w:val="00306154"/>
    <w:rsid w:val="00306A7F"/>
    <w:rsid w:val="00306F6C"/>
    <w:rsid w:val="00307F65"/>
    <w:rsid w:val="00311508"/>
    <w:rsid w:val="003121E2"/>
    <w:rsid w:val="00312B8C"/>
    <w:rsid w:val="00313C14"/>
    <w:rsid w:val="00313D52"/>
    <w:rsid w:val="00313FFC"/>
    <w:rsid w:val="003172DC"/>
    <w:rsid w:val="0032093A"/>
    <w:rsid w:val="003215F6"/>
    <w:rsid w:val="00321CBB"/>
    <w:rsid w:val="00323ED0"/>
    <w:rsid w:val="00326069"/>
    <w:rsid w:val="003266E5"/>
    <w:rsid w:val="00326BFD"/>
    <w:rsid w:val="00326C2D"/>
    <w:rsid w:val="00327623"/>
    <w:rsid w:val="003304C9"/>
    <w:rsid w:val="003330E3"/>
    <w:rsid w:val="00334964"/>
    <w:rsid w:val="00336B80"/>
    <w:rsid w:val="00337B73"/>
    <w:rsid w:val="003415FD"/>
    <w:rsid w:val="00341736"/>
    <w:rsid w:val="00341D30"/>
    <w:rsid w:val="003424D0"/>
    <w:rsid w:val="003454FC"/>
    <w:rsid w:val="003474A6"/>
    <w:rsid w:val="003474A7"/>
    <w:rsid w:val="003475EF"/>
    <w:rsid w:val="003507BF"/>
    <w:rsid w:val="00350B92"/>
    <w:rsid w:val="0035110D"/>
    <w:rsid w:val="00352372"/>
    <w:rsid w:val="003530FE"/>
    <w:rsid w:val="0035345F"/>
    <w:rsid w:val="00353EE1"/>
    <w:rsid w:val="0035462D"/>
    <w:rsid w:val="00354A4F"/>
    <w:rsid w:val="00354B77"/>
    <w:rsid w:val="003559AE"/>
    <w:rsid w:val="00356EC2"/>
    <w:rsid w:val="00363CC2"/>
    <w:rsid w:val="0036429C"/>
    <w:rsid w:val="0036469A"/>
    <w:rsid w:val="00366EFA"/>
    <w:rsid w:val="00371168"/>
    <w:rsid w:val="00372A47"/>
    <w:rsid w:val="00373826"/>
    <w:rsid w:val="0037419B"/>
    <w:rsid w:val="0037429E"/>
    <w:rsid w:val="00381CF1"/>
    <w:rsid w:val="003858FF"/>
    <w:rsid w:val="00386353"/>
    <w:rsid w:val="00387439"/>
    <w:rsid w:val="003922F5"/>
    <w:rsid w:val="0039304A"/>
    <w:rsid w:val="00393A2B"/>
    <w:rsid w:val="003953AB"/>
    <w:rsid w:val="00395C9F"/>
    <w:rsid w:val="00395FDA"/>
    <w:rsid w:val="003976C3"/>
    <w:rsid w:val="003A20EC"/>
    <w:rsid w:val="003A68D5"/>
    <w:rsid w:val="003B2140"/>
    <w:rsid w:val="003B316C"/>
    <w:rsid w:val="003B4926"/>
    <w:rsid w:val="003B50E1"/>
    <w:rsid w:val="003C48A5"/>
    <w:rsid w:val="003C49C5"/>
    <w:rsid w:val="003C4E37"/>
    <w:rsid w:val="003D3BBF"/>
    <w:rsid w:val="003D59CD"/>
    <w:rsid w:val="003D68B5"/>
    <w:rsid w:val="003D7C4B"/>
    <w:rsid w:val="003E16BE"/>
    <w:rsid w:val="003E25BF"/>
    <w:rsid w:val="003E5481"/>
    <w:rsid w:val="003E5F28"/>
    <w:rsid w:val="003F11E0"/>
    <w:rsid w:val="003F3924"/>
    <w:rsid w:val="003F39F5"/>
    <w:rsid w:val="00400C43"/>
    <w:rsid w:val="00400DEB"/>
    <w:rsid w:val="00401855"/>
    <w:rsid w:val="004021E6"/>
    <w:rsid w:val="0040278D"/>
    <w:rsid w:val="00402A26"/>
    <w:rsid w:val="004056CA"/>
    <w:rsid w:val="00407681"/>
    <w:rsid w:val="00412335"/>
    <w:rsid w:val="004143E1"/>
    <w:rsid w:val="00414D30"/>
    <w:rsid w:val="00415695"/>
    <w:rsid w:val="00415CB1"/>
    <w:rsid w:val="00415DCC"/>
    <w:rsid w:val="004166E1"/>
    <w:rsid w:val="00420701"/>
    <w:rsid w:val="00421512"/>
    <w:rsid w:val="00424B9F"/>
    <w:rsid w:val="00426CEC"/>
    <w:rsid w:val="00432D1E"/>
    <w:rsid w:val="00433E79"/>
    <w:rsid w:val="00434307"/>
    <w:rsid w:val="004431EB"/>
    <w:rsid w:val="00450326"/>
    <w:rsid w:val="00450759"/>
    <w:rsid w:val="00452112"/>
    <w:rsid w:val="00452742"/>
    <w:rsid w:val="00453C49"/>
    <w:rsid w:val="00457EE3"/>
    <w:rsid w:val="00467718"/>
    <w:rsid w:val="0047078C"/>
    <w:rsid w:val="00471964"/>
    <w:rsid w:val="0047760F"/>
    <w:rsid w:val="004835B0"/>
    <w:rsid w:val="00483AFF"/>
    <w:rsid w:val="0048447B"/>
    <w:rsid w:val="00485319"/>
    <w:rsid w:val="004853A1"/>
    <w:rsid w:val="004854E4"/>
    <w:rsid w:val="00486CD7"/>
    <w:rsid w:val="00490813"/>
    <w:rsid w:val="00491FB3"/>
    <w:rsid w:val="004920D5"/>
    <w:rsid w:val="00493F5A"/>
    <w:rsid w:val="00495D58"/>
    <w:rsid w:val="004964A5"/>
    <w:rsid w:val="00496714"/>
    <w:rsid w:val="004A0703"/>
    <w:rsid w:val="004A10EC"/>
    <w:rsid w:val="004A200B"/>
    <w:rsid w:val="004A4F0F"/>
    <w:rsid w:val="004A5614"/>
    <w:rsid w:val="004A5F6B"/>
    <w:rsid w:val="004A6DA1"/>
    <w:rsid w:val="004B109C"/>
    <w:rsid w:val="004B1C88"/>
    <w:rsid w:val="004B23B9"/>
    <w:rsid w:val="004B63BD"/>
    <w:rsid w:val="004B7849"/>
    <w:rsid w:val="004C206C"/>
    <w:rsid w:val="004C2994"/>
    <w:rsid w:val="004D3578"/>
    <w:rsid w:val="004D380D"/>
    <w:rsid w:val="004D4144"/>
    <w:rsid w:val="004D4F73"/>
    <w:rsid w:val="004E213A"/>
    <w:rsid w:val="004E2FA7"/>
    <w:rsid w:val="004E3F71"/>
    <w:rsid w:val="004E4813"/>
    <w:rsid w:val="004E661A"/>
    <w:rsid w:val="004F0A14"/>
    <w:rsid w:val="004F6A3F"/>
    <w:rsid w:val="004F73CB"/>
    <w:rsid w:val="00501914"/>
    <w:rsid w:val="0050194C"/>
    <w:rsid w:val="00502ACC"/>
    <w:rsid w:val="00503171"/>
    <w:rsid w:val="00505386"/>
    <w:rsid w:val="005102F9"/>
    <w:rsid w:val="00511172"/>
    <w:rsid w:val="00512309"/>
    <w:rsid w:val="00512CFF"/>
    <w:rsid w:val="00514482"/>
    <w:rsid w:val="00521FCB"/>
    <w:rsid w:val="00522C51"/>
    <w:rsid w:val="005232B9"/>
    <w:rsid w:val="00526E01"/>
    <w:rsid w:val="00527484"/>
    <w:rsid w:val="0053046E"/>
    <w:rsid w:val="00530E09"/>
    <w:rsid w:val="005331DC"/>
    <w:rsid w:val="00534DA0"/>
    <w:rsid w:val="005358B8"/>
    <w:rsid w:val="00543D48"/>
    <w:rsid w:val="00543E6C"/>
    <w:rsid w:val="00550FE1"/>
    <w:rsid w:val="00552573"/>
    <w:rsid w:val="00557A28"/>
    <w:rsid w:val="00560449"/>
    <w:rsid w:val="00563145"/>
    <w:rsid w:val="005639BF"/>
    <w:rsid w:val="00563B35"/>
    <w:rsid w:val="00564CCC"/>
    <w:rsid w:val="00565087"/>
    <w:rsid w:val="0056573F"/>
    <w:rsid w:val="00566D2C"/>
    <w:rsid w:val="00571C17"/>
    <w:rsid w:val="00572BB8"/>
    <w:rsid w:val="00576D14"/>
    <w:rsid w:val="00581952"/>
    <w:rsid w:val="005852A8"/>
    <w:rsid w:val="00586F17"/>
    <w:rsid w:val="0059146F"/>
    <w:rsid w:val="00591D9F"/>
    <w:rsid w:val="005924C0"/>
    <w:rsid w:val="00592B81"/>
    <w:rsid w:val="00593D01"/>
    <w:rsid w:val="00593DE2"/>
    <w:rsid w:val="00597653"/>
    <w:rsid w:val="005A02F2"/>
    <w:rsid w:val="005A0389"/>
    <w:rsid w:val="005A1D77"/>
    <w:rsid w:val="005A2F97"/>
    <w:rsid w:val="005A3223"/>
    <w:rsid w:val="005A4C36"/>
    <w:rsid w:val="005A60D4"/>
    <w:rsid w:val="005B0915"/>
    <w:rsid w:val="005B1232"/>
    <w:rsid w:val="005B22D4"/>
    <w:rsid w:val="005B34D8"/>
    <w:rsid w:val="005B6149"/>
    <w:rsid w:val="005B6646"/>
    <w:rsid w:val="005B705A"/>
    <w:rsid w:val="005C0659"/>
    <w:rsid w:val="005C32F5"/>
    <w:rsid w:val="005C40FA"/>
    <w:rsid w:val="005C6769"/>
    <w:rsid w:val="005D0069"/>
    <w:rsid w:val="005D0D4A"/>
    <w:rsid w:val="005D3630"/>
    <w:rsid w:val="005D56EE"/>
    <w:rsid w:val="005D6446"/>
    <w:rsid w:val="005D7E77"/>
    <w:rsid w:val="005E3827"/>
    <w:rsid w:val="005E4028"/>
    <w:rsid w:val="005E431B"/>
    <w:rsid w:val="005E566B"/>
    <w:rsid w:val="005F11C7"/>
    <w:rsid w:val="005F14F2"/>
    <w:rsid w:val="005F2037"/>
    <w:rsid w:val="005F2419"/>
    <w:rsid w:val="005F2837"/>
    <w:rsid w:val="005F30F9"/>
    <w:rsid w:val="005F71B4"/>
    <w:rsid w:val="005F76EC"/>
    <w:rsid w:val="006025D4"/>
    <w:rsid w:val="00604337"/>
    <w:rsid w:val="00605C62"/>
    <w:rsid w:val="00606722"/>
    <w:rsid w:val="00610C11"/>
    <w:rsid w:val="00611566"/>
    <w:rsid w:val="006146CF"/>
    <w:rsid w:val="00617799"/>
    <w:rsid w:val="00617C52"/>
    <w:rsid w:val="00620762"/>
    <w:rsid w:val="00622E1A"/>
    <w:rsid w:val="006315EB"/>
    <w:rsid w:val="00631841"/>
    <w:rsid w:val="0063292C"/>
    <w:rsid w:val="0063293A"/>
    <w:rsid w:val="00632BD8"/>
    <w:rsid w:val="00633931"/>
    <w:rsid w:val="00635A91"/>
    <w:rsid w:val="00636E70"/>
    <w:rsid w:val="00636EE6"/>
    <w:rsid w:val="006376A2"/>
    <w:rsid w:val="0064041A"/>
    <w:rsid w:val="006411D5"/>
    <w:rsid w:val="006414E1"/>
    <w:rsid w:val="00642606"/>
    <w:rsid w:val="00642B14"/>
    <w:rsid w:val="00645D88"/>
    <w:rsid w:val="00646C53"/>
    <w:rsid w:val="00646D77"/>
    <w:rsid w:val="00646EB8"/>
    <w:rsid w:val="006472D2"/>
    <w:rsid w:val="00651192"/>
    <w:rsid w:val="00651AAB"/>
    <w:rsid w:val="00651F94"/>
    <w:rsid w:val="006530AA"/>
    <w:rsid w:val="00656467"/>
    <w:rsid w:val="006567F6"/>
    <w:rsid w:val="00656D67"/>
    <w:rsid w:val="00657C1E"/>
    <w:rsid w:val="00660AB5"/>
    <w:rsid w:val="00660FC8"/>
    <w:rsid w:val="006615B7"/>
    <w:rsid w:val="00661F35"/>
    <w:rsid w:val="0066625C"/>
    <w:rsid w:val="00666915"/>
    <w:rsid w:val="00667667"/>
    <w:rsid w:val="006720C3"/>
    <w:rsid w:val="00672C5E"/>
    <w:rsid w:val="006752FD"/>
    <w:rsid w:val="00675E9B"/>
    <w:rsid w:val="006766F3"/>
    <w:rsid w:val="00677F74"/>
    <w:rsid w:val="00681B62"/>
    <w:rsid w:val="00683C17"/>
    <w:rsid w:val="00685083"/>
    <w:rsid w:val="006859FC"/>
    <w:rsid w:val="00690975"/>
    <w:rsid w:val="00690FBE"/>
    <w:rsid w:val="0069652A"/>
    <w:rsid w:val="006A04E4"/>
    <w:rsid w:val="006A0A23"/>
    <w:rsid w:val="006A18B1"/>
    <w:rsid w:val="006A1919"/>
    <w:rsid w:val="006A364A"/>
    <w:rsid w:val="006A489D"/>
    <w:rsid w:val="006B04EB"/>
    <w:rsid w:val="006C2B93"/>
    <w:rsid w:val="006C3245"/>
    <w:rsid w:val="006C790C"/>
    <w:rsid w:val="006C7A66"/>
    <w:rsid w:val="006D04FE"/>
    <w:rsid w:val="006D183B"/>
    <w:rsid w:val="006D1E24"/>
    <w:rsid w:val="006D2171"/>
    <w:rsid w:val="006D231C"/>
    <w:rsid w:val="006D333D"/>
    <w:rsid w:val="006D433E"/>
    <w:rsid w:val="006D6322"/>
    <w:rsid w:val="006D7D23"/>
    <w:rsid w:val="006D7D31"/>
    <w:rsid w:val="006E1F1F"/>
    <w:rsid w:val="006E436F"/>
    <w:rsid w:val="006E59DA"/>
    <w:rsid w:val="006E618D"/>
    <w:rsid w:val="006E66EC"/>
    <w:rsid w:val="006F12A8"/>
    <w:rsid w:val="006F13B1"/>
    <w:rsid w:val="006F1FA3"/>
    <w:rsid w:val="006F2AAC"/>
    <w:rsid w:val="006F3212"/>
    <w:rsid w:val="006F4FC0"/>
    <w:rsid w:val="007004C2"/>
    <w:rsid w:val="007019B7"/>
    <w:rsid w:val="00702D2C"/>
    <w:rsid w:val="00702D56"/>
    <w:rsid w:val="0070544D"/>
    <w:rsid w:val="00711754"/>
    <w:rsid w:val="0071199A"/>
    <w:rsid w:val="00711BA9"/>
    <w:rsid w:val="00711CED"/>
    <w:rsid w:val="00713AF6"/>
    <w:rsid w:val="00715CF2"/>
    <w:rsid w:val="0071660D"/>
    <w:rsid w:val="00716D58"/>
    <w:rsid w:val="00717BE5"/>
    <w:rsid w:val="00721362"/>
    <w:rsid w:val="00721A75"/>
    <w:rsid w:val="00725A9B"/>
    <w:rsid w:val="00725B91"/>
    <w:rsid w:val="00726E5F"/>
    <w:rsid w:val="00731BBF"/>
    <w:rsid w:val="007325B2"/>
    <w:rsid w:val="00732D26"/>
    <w:rsid w:val="007331A2"/>
    <w:rsid w:val="00733B68"/>
    <w:rsid w:val="00733D9A"/>
    <w:rsid w:val="00733E14"/>
    <w:rsid w:val="00734382"/>
    <w:rsid w:val="00734A5B"/>
    <w:rsid w:val="00735095"/>
    <w:rsid w:val="007408AA"/>
    <w:rsid w:val="00742247"/>
    <w:rsid w:val="00742A25"/>
    <w:rsid w:val="00743560"/>
    <w:rsid w:val="00744742"/>
    <w:rsid w:val="00744E76"/>
    <w:rsid w:val="007464F1"/>
    <w:rsid w:val="00746F32"/>
    <w:rsid w:val="00747986"/>
    <w:rsid w:val="00747B1C"/>
    <w:rsid w:val="0075088D"/>
    <w:rsid w:val="00750CE7"/>
    <w:rsid w:val="007511B4"/>
    <w:rsid w:val="007533DC"/>
    <w:rsid w:val="00754962"/>
    <w:rsid w:val="0075589F"/>
    <w:rsid w:val="00756878"/>
    <w:rsid w:val="00756CBB"/>
    <w:rsid w:val="00757D40"/>
    <w:rsid w:val="00761EF2"/>
    <w:rsid w:val="00763705"/>
    <w:rsid w:val="00763CB2"/>
    <w:rsid w:val="00764FCD"/>
    <w:rsid w:val="00765A74"/>
    <w:rsid w:val="00765BA8"/>
    <w:rsid w:val="007669D4"/>
    <w:rsid w:val="00771825"/>
    <w:rsid w:val="00772E0E"/>
    <w:rsid w:val="00777BA1"/>
    <w:rsid w:val="0078196E"/>
    <w:rsid w:val="00781F0F"/>
    <w:rsid w:val="00784DC4"/>
    <w:rsid w:val="00787213"/>
    <w:rsid w:val="0078727C"/>
    <w:rsid w:val="007934C8"/>
    <w:rsid w:val="0079493F"/>
    <w:rsid w:val="0079584B"/>
    <w:rsid w:val="00795A71"/>
    <w:rsid w:val="00796008"/>
    <w:rsid w:val="007A1C1A"/>
    <w:rsid w:val="007A3E8B"/>
    <w:rsid w:val="007A4B1A"/>
    <w:rsid w:val="007A6B98"/>
    <w:rsid w:val="007A6C7D"/>
    <w:rsid w:val="007B19D4"/>
    <w:rsid w:val="007B2D9C"/>
    <w:rsid w:val="007B68B7"/>
    <w:rsid w:val="007B7782"/>
    <w:rsid w:val="007B7FE3"/>
    <w:rsid w:val="007C095F"/>
    <w:rsid w:val="007C1045"/>
    <w:rsid w:val="007C36F1"/>
    <w:rsid w:val="007C4E43"/>
    <w:rsid w:val="007C5546"/>
    <w:rsid w:val="007C6223"/>
    <w:rsid w:val="007C74BA"/>
    <w:rsid w:val="007D20ED"/>
    <w:rsid w:val="007D352B"/>
    <w:rsid w:val="007D4384"/>
    <w:rsid w:val="007D6F9E"/>
    <w:rsid w:val="007D73D2"/>
    <w:rsid w:val="007D7863"/>
    <w:rsid w:val="007E08DE"/>
    <w:rsid w:val="007E455A"/>
    <w:rsid w:val="007E5A87"/>
    <w:rsid w:val="007F00DF"/>
    <w:rsid w:val="007F02B6"/>
    <w:rsid w:val="007F0F51"/>
    <w:rsid w:val="007F122D"/>
    <w:rsid w:val="007F2205"/>
    <w:rsid w:val="007F35B9"/>
    <w:rsid w:val="007F7263"/>
    <w:rsid w:val="007F7453"/>
    <w:rsid w:val="008028A4"/>
    <w:rsid w:val="00803FFD"/>
    <w:rsid w:val="008047CD"/>
    <w:rsid w:val="008069E1"/>
    <w:rsid w:val="00812842"/>
    <w:rsid w:val="0081452D"/>
    <w:rsid w:val="0081600D"/>
    <w:rsid w:val="00816515"/>
    <w:rsid w:val="008176B8"/>
    <w:rsid w:val="00821C75"/>
    <w:rsid w:val="00823EA6"/>
    <w:rsid w:val="00824141"/>
    <w:rsid w:val="00825697"/>
    <w:rsid w:val="00827535"/>
    <w:rsid w:val="00831088"/>
    <w:rsid w:val="00831345"/>
    <w:rsid w:val="00832EFA"/>
    <w:rsid w:val="008340CB"/>
    <w:rsid w:val="00834649"/>
    <w:rsid w:val="00835054"/>
    <w:rsid w:val="00836413"/>
    <w:rsid w:val="008376A5"/>
    <w:rsid w:val="008401E2"/>
    <w:rsid w:val="0084078C"/>
    <w:rsid w:val="008430A2"/>
    <w:rsid w:val="00843C2A"/>
    <w:rsid w:val="00845057"/>
    <w:rsid w:val="00845FC2"/>
    <w:rsid w:val="00846E07"/>
    <w:rsid w:val="0084799A"/>
    <w:rsid w:val="008524FC"/>
    <w:rsid w:val="00852A5B"/>
    <w:rsid w:val="00852D39"/>
    <w:rsid w:val="00853978"/>
    <w:rsid w:val="00854C37"/>
    <w:rsid w:val="00855D18"/>
    <w:rsid w:val="00856D25"/>
    <w:rsid w:val="0085724C"/>
    <w:rsid w:val="00860B03"/>
    <w:rsid w:val="00861375"/>
    <w:rsid w:val="00864844"/>
    <w:rsid w:val="00864D97"/>
    <w:rsid w:val="00866E76"/>
    <w:rsid w:val="00867BDE"/>
    <w:rsid w:val="00870AEC"/>
    <w:rsid w:val="00871B0D"/>
    <w:rsid w:val="00873F5C"/>
    <w:rsid w:val="008768CA"/>
    <w:rsid w:val="00877574"/>
    <w:rsid w:val="00880559"/>
    <w:rsid w:val="00881CF3"/>
    <w:rsid w:val="00882561"/>
    <w:rsid w:val="00883F19"/>
    <w:rsid w:val="008879C0"/>
    <w:rsid w:val="00894C80"/>
    <w:rsid w:val="00896279"/>
    <w:rsid w:val="0089631F"/>
    <w:rsid w:val="00896515"/>
    <w:rsid w:val="008A3B1C"/>
    <w:rsid w:val="008B1BEE"/>
    <w:rsid w:val="008B3EE5"/>
    <w:rsid w:val="008B5838"/>
    <w:rsid w:val="008B78FD"/>
    <w:rsid w:val="008C4B29"/>
    <w:rsid w:val="008C4CE8"/>
    <w:rsid w:val="008C60BD"/>
    <w:rsid w:val="008D2D18"/>
    <w:rsid w:val="008D433A"/>
    <w:rsid w:val="008D575F"/>
    <w:rsid w:val="008D5E70"/>
    <w:rsid w:val="008D6375"/>
    <w:rsid w:val="008E0D52"/>
    <w:rsid w:val="008F1C1B"/>
    <w:rsid w:val="008F1FDD"/>
    <w:rsid w:val="008F3385"/>
    <w:rsid w:val="008F56A0"/>
    <w:rsid w:val="008F5E56"/>
    <w:rsid w:val="00900782"/>
    <w:rsid w:val="00900E80"/>
    <w:rsid w:val="009025E6"/>
    <w:rsid w:val="0090271F"/>
    <w:rsid w:val="00904F33"/>
    <w:rsid w:val="00910049"/>
    <w:rsid w:val="009111F7"/>
    <w:rsid w:val="0091414D"/>
    <w:rsid w:val="00915010"/>
    <w:rsid w:val="009164E5"/>
    <w:rsid w:val="00916B7E"/>
    <w:rsid w:val="00917CA5"/>
    <w:rsid w:val="00920F0E"/>
    <w:rsid w:val="00923B9F"/>
    <w:rsid w:val="009265A4"/>
    <w:rsid w:val="009266DC"/>
    <w:rsid w:val="009319EB"/>
    <w:rsid w:val="00936FFC"/>
    <w:rsid w:val="0093787E"/>
    <w:rsid w:val="00942EC2"/>
    <w:rsid w:val="0094462F"/>
    <w:rsid w:val="00944BB6"/>
    <w:rsid w:val="009451A2"/>
    <w:rsid w:val="00945637"/>
    <w:rsid w:val="00947224"/>
    <w:rsid w:val="009511C2"/>
    <w:rsid w:val="00952560"/>
    <w:rsid w:val="00952B52"/>
    <w:rsid w:val="00954F6C"/>
    <w:rsid w:val="009561FE"/>
    <w:rsid w:val="0095771D"/>
    <w:rsid w:val="009606E8"/>
    <w:rsid w:val="00961B32"/>
    <w:rsid w:val="009638AB"/>
    <w:rsid w:val="0096412C"/>
    <w:rsid w:val="00967F3D"/>
    <w:rsid w:val="00967FAE"/>
    <w:rsid w:val="0097124C"/>
    <w:rsid w:val="0097160A"/>
    <w:rsid w:val="0097184A"/>
    <w:rsid w:val="00971C47"/>
    <w:rsid w:val="00971D97"/>
    <w:rsid w:val="0097252A"/>
    <w:rsid w:val="009735D6"/>
    <w:rsid w:val="00974BB0"/>
    <w:rsid w:val="00982828"/>
    <w:rsid w:val="00984571"/>
    <w:rsid w:val="00985642"/>
    <w:rsid w:val="00986D8E"/>
    <w:rsid w:val="00987B0E"/>
    <w:rsid w:val="0099180C"/>
    <w:rsid w:val="00993BBC"/>
    <w:rsid w:val="00997D92"/>
    <w:rsid w:val="009A3390"/>
    <w:rsid w:val="009A3AC7"/>
    <w:rsid w:val="009A4FD4"/>
    <w:rsid w:val="009A76D3"/>
    <w:rsid w:val="009B2C2F"/>
    <w:rsid w:val="009B4E47"/>
    <w:rsid w:val="009C0AAF"/>
    <w:rsid w:val="009C1096"/>
    <w:rsid w:val="009C259E"/>
    <w:rsid w:val="009C55E8"/>
    <w:rsid w:val="009D4A73"/>
    <w:rsid w:val="009D629E"/>
    <w:rsid w:val="009D6984"/>
    <w:rsid w:val="009D7731"/>
    <w:rsid w:val="009E0931"/>
    <w:rsid w:val="009F056C"/>
    <w:rsid w:val="009F37EC"/>
    <w:rsid w:val="009F5912"/>
    <w:rsid w:val="009F6D42"/>
    <w:rsid w:val="009F78AB"/>
    <w:rsid w:val="00A00DC2"/>
    <w:rsid w:val="00A01222"/>
    <w:rsid w:val="00A041E8"/>
    <w:rsid w:val="00A06B0E"/>
    <w:rsid w:val="00A101F6"/>
    <w:rsid w:val="00A10F02"/>
    <w:rsid w:val="00A113D9"/>
    <w:rsid w:val="00A1249E"/>
    <w:rsid w:val="00A14914"/>
    <w:rsid w:val="00A15A0A"/>
    <w:rsid w:val="00A169DC"/>
    <w:rsid w:val="00A23159"/>
    <w:rsid w:val="00A23987"/>
    <w:rsid w:val="00A2408B"/>
    <w:rsid w:val="00A250CA"/>
    <w:rsid w:val="00A258B2"/>
    <w:rsid w:val="00A30EE8"/>
    <w:rsid w:val="00A319AA"/>
    <w:rsid w:val="00A31D45"/>
    <w:rsid w:val="00A32B27"/>
    <w:rsid w:val="00A32BB7"/>
    <w:rsid w:val="00A334A1"/>
    <w:rsid w:val="00A33C36"/>
    <w:rsid w:val="00A34694"/>
    <w:rsid w:val="00A35C09"/>
    <w:rsid w:val="00A4390A"/>
    <w:rsid w:val="00A43DCA"/>
    <w:rsid w:val="00A44166"/>
    <w:rsid w:val="00A44B15"/>
    <w:rsid w:val="00A45225"/>
    <w:rsid w:val="00A500F0"/>
    <w:rsid w:val="00A51BA2"/>
    <w:rsid w:val="00A53724"/>
    <w:rsid w:val="00A55E74"/>
    <w:rsid w:val="00A5718E"/>
    <w:rsid w:val="00A61EC7"/>
    <w:rsid w:val="00A620C3"/>
    <w:rsid w:val="00A63CB9"/>
    <w:rsid w:val="00A66275"/>
    <w:rsid w:val="00A72DFB"/>
    <w:rsid w:val="00A74BC8"/>
    <w:rsid w:val="00A77C20"/>
    <w:rsid w:val="00A8035B"/>
    <w:rsid w:val="00A806FA"/>
    <w:rsid w:val="00A82346"/>
    <w:rsid w:val="00A82E4F"/>
    <w:rsid w:val="00A847F7"/>
    <w:rsid w:val="00A85310"/>
    <w:rsid w:val="00A87A55"/>
    <w:rsid w:val="00A927F0"/>
    <w:rsid w:val="00A95D85"/>
    <w:rsid w:val="00A9671C"/>
    <w:rsid w:val="00AA010A"/>
    <w:rsid w:val="00AA089F"/>
    <w:rsid w:val="00AA2102"/>
    <w:rsid w:val="00AA2EC0"/>
    <w:rsid w:val="00AA4E8F"/>
    <w:rsid w:val="00AB01AD"/>
    <w:rsid w:val="00AB0EE8"/>
    <w:rsid w:val="00AB127C"/>
    <w:rsid w:val="00AB205D"/>
    <w:rsid w:val="00AB7904"/>
    <w:rsid w:val="00AC03A2"/>
    <w:rsid w:val="00AC205B"/>
    <w:rsid w:val="00AC2104"/>
    <w:rsid w:val="00AC27A0"/>
    <w:rsid w:val="00AC30E3"/>
    <w:rsid w:val="00AC4418"/>
    <w:rsid w:val="00AD1E07"/>
    <w:rsid w:val="00AD3281"/>
    <w:rsid w:val="00AD4E1E"/>
    <w:rsid w:val="00AD6538"/>
    <w:rsid w:val="00AD6C2A"/>
    <w:rsid w:val="00AE1816"/>
    <w:rsid w:val="00AE4952"/>
    <w:rsid w:val="00AE4D66"/>
    <w:rsid w:val="00AE79DD"/>
    <w:rsid w:val="00AF091A"/>
    <w:rsid w:val="00AF6AC6"/>
    <w:rsid w:val="00B00AF5"/>
    <w:rsid w:val="00B01F92"/>
    <w:rsid w:val="00B03DB3"/>
    <w:rsid w:val="00B04AEC"/>
    <w:rsid w:val="00B05E1E"/>
    <w:rsid w:val="00B12217"/>
    <w:rsid w:val="00B12C1A"/>
    <w:rsid w:val="00B1335E"/>
    <w:rsid w:val="00B15449"/>
    <w:rsid w:val="00B159D3"/>
    <w:rsid w:val="00B167B0"/>
    <w:rsid w:val="00B2235D"/>
    <w:rsid w:val="00B25551"/>
    <w:rsid w:val="00B25E3B"/>
    <w:rsid w:val="00B31AA3"/>
    <w:rsid w:val="00B32436"/>
    <w:rsid w:val="00B34E2B"/>
    <w:rsid w:val="00B35B30"/>
    <w:rsid w:val="00B37066"/>
    <w:rsid w:val="00B44002"/>
    <w:rsid w:val="00B4479D"/>
    <w:rsid w:val="00B4774E"/>
    <w:rsid w:val="00B47B4C"/>
    <w:rsid w:val="00B50787"/>
    <w:rsid w:val="00B52977"/>
    <w:rsid w:val="00B55033"/>
    <w:rsid w:val="00B558E9"/>
    <w:rsid w:val="00B573A0"/>
    <w:rsid w:val="00B62ADC"/>
    <w:rsid w:val="00B6400F"/>
    <w:rsid w:val="00B64415"/>
    <w:rsid w:val="00B67516"/>
    <w:rsid w:val="00B67FC5"/>
    <w:rsid w:val="00B7015E"/>
    <w:rsid w:val="00B704B9"/>
    <w:rsid w:val="00B7082F"/>
    <w:rsid w:val="00B712EF"/>
    <w:rsid w:val="00B73F92"/>
    <w:rsid w:val="00B74201"/>
    <w:rsid w:val="00B74F24"/>
    <w:rsid w:val="00B77D03"/>
    <w:rsid w:val="00B82901"/>
    <w:rsid w:val="00B82F45"/>
    <w:rsid w:val="00B836B3"/>
    <w:rsid w:val="00B83917"/>
    <w:rsid w:val="00B846AE"/>
    <w:rsid w:val="00B9006E"/>
    <w:rsid w:val="00B90FAF"/>
    <w:rsid w:val="00B929FC"/>
    <w:rsid w:val="00B97C27"/>
    <w:rsid w:val="00BA04FD"/>
    <w:rsid w:val="00BA0F1F"/>
    <w:rsid w:val="00BA0F28"/>
    <w:rsid w:val="00BA2519"/>
    <w:rsid w:val="00BA79DD"/>
    <w:rsid w:val="00BB00A6"/>
    <w:rsid w:val="00BB05BD"/>
    <w:rsid w:val="00BB58EC"/>
    <w:rsid w:val="00BB78E4"/>
    <w:rsid w:val="00BC018F"/>
    <w:rsid w:val="00BC4E5B"/>
    <w:rsid w:val="00BC52A8"/>
    <w:rsid w:val="00BD083E"/>
    <w:rsid w:val="00BD1DEE"/>
    <w:rsid w:val="00BD2981"/>
    <w:rsid w:val="00BD4231"/>
    <w:rsid w:val="00BD44AA"/>
    <w:rsid w:val="00BD4834"/>
    <w:rsid w:val="00BD4919"/>
    <w:rsid w:val="00BD7295"/>
    <w:rsid w:val="00BE3ECA"/>
    <w:rsid w:val="00BE5235"/>
    <w:rsid w:val="00BE557B"/>
    <w:rsid w:val="00BE616E"/>
    <w:rsid w:val="00BF41EC"/>
    <w:rsid w:val="00BF4E0E"/>
    <w:rsid w:val="00BF4EA9"/>
    <w:rsid w:val="00BF6BFD"/>
    <w:rsid w:val="00BF77B2"/>
    <w:rsid w:val="00BF79F1"/>
    <w:rsid w:val="00C012E1"/>
    <w:rsid w:val="00C01A56"/>
    <w:rsid w:val="00C01EE0"/>
    <w:rsid w:val="00C025B4"/>
    <w:rsid w:val="00C03497"/>
    <w:rsid w:val="00C06364"/>
    <w:rsid w:val="00C10EDD"/>
    <w:rsid w:val="00C11681"/>
    <w:rsid w:val="00C16011"/>
    <w:rsid w:val="00C1606D"/>
    <w:rsid w:val="00C200A8"/>
    <w:rsid w:val="00C223A7"/>
    <w:rsid w:val="00C24328"/>
    <w:rsid w:val="00C31DBC"/>
    <w:rsid w:val="00C33079"/>
    <w:rsid w:val="00C37AFB"/>
    <w:rsid w:val="00C3FCF0"/>
    <w:rsid w:val="00C40E35"/>
    <w:rsid w:val="00C4286B"/>
    <w:rsid w:val="00C431D2"/>
    <w:rsid w:val="00C43C54"/>
    <w:rsid w:val="00C43CDF"/>
    <w:rsid w:val="00C46C0C"/>
    <w:rsid w:val="00C50331"/>
    <w:rsid w:val="00C5249E"/>
    <w:rsid w:val="00C52503"/>
    <w:rsid w:val="00C5434A"/>
    <w:rsid w:val="00C61F07"/>
    <w:rsid w:val="00C631C3"/>
    <w:rsid w:val="00C64DFA"/>
    <w:rsid w:val="00C65E0F"/>
    <w:rsid w:val="00C67D12"/>
    <w:rsid w:val="00C717EC"/>
    <w:rsid w:val="00C72F4A"/>
    <w:rsid w:val="00C74D1C"/>
    <w:rsid w:val="00C760C9"/>
    <w:rsid w:val="00C80415"/>
    <w:rsid w:val="00C83902"/>
    <w:rsid w:val="00C83B8B"/>
    <w:rsid w:val="00C84729"/>
    <w:rsid w:val="00C90C4A"/>
    <w:rsid w:val="00C936B5"/>
    <w:rsid w:val="00C937B8"/>
    <w:rsid w:val="00C938E9"/>
    <w:rsid w:val="00C9446E"/>
    <w:rsid w:val="00C960D5"/>
    <w:rsid w:val="00C96E8D"/>
    <w:rsid w:val="00C977CD"/>
    <w:rsid w:val="00CA0917"/>
    <w:rsid w:val="00CA0EB3"/>
    <w:rsid w:val="00CA1E03"/>
    <w:rsid w:val="00CA3D0C"/>
    <w:rsid w:val="00CA59BE"/>
    <w:rsid w:val="00CA5D43"/>
    <w:rsid w:val="00CA6F4C"/>
    <w:rsid w:val="00CB0364"/>
    <w:rsid w:val="00CB12EB"/>
    <w:rsid w:val="00CB510F"/>
    <w:rsid w:val="00CB5CFF"/>
    <w:rsid w:val="00CB6122"/>
    <w:rsid w:val="00CB6AF0"/>
    <w:rsid w:val="00CC11D7"/>
    <w:rsid w:val="00CC122B"/>
    <w:rsid w:val="00CC168B"/>
    <w:rsid w:val="00CC1974"/>
    <w:rsid w:val="00CC2D87"/>
    <w:rsid w:val="00CC44EF"/>
    <w:rsid w:val="00CD01F8"/>
    <w:rsid w:val="00CD2620"/>
    <w:rsid w:val="00CD3606"/>
    <w:rsid w:val="00CD4C7B"/>
    <w:rsid w:val="00CD6AFE"/>
    <w:rsid w:val="00CD6C7B"/>
    <w:rsid w:val="00CD79DB"/>
    <w:rsid w:val="00CE07A8"/>
    <w:rsid w:val="00CE3415"/>
    <w:rsid w:val="00CE3665"/>
    <w:rsid w:val="00CE3A2A"/>
    <w:rsid w:val="00CE3BEF"/>
    <w:rsid w:val="00CE582F"/>
    <w:rsid w:val="00CE5FEB"/>
    <w:rsid w:val="00CF3222"/>
    <w:rsid w:val="00CF3CD6"/>
    <w:rsid w:val="00CF47EC"/>
    <w:rsid w:val="00CF6B19"/>
    <w:rsid w:val="00CF7CF0"/>
    <w:rsid w:val="00D0348B"/>
    <w:rsid w:val="00D0367E"/>
    <w:rsid w:val="00D0471F"/>
    <w:rsid w:val="00D072F9"/>
    <w:rsid w:val="00D07600"/>
    <w:rsid w:val="00D07AEB"/>
    <w:rsid w:val="00D10CEF"/>
    <w:rsid w:val="00D12F51"/>
    <w:rsid w:val="00D1302D"/>
    <w:rsid w:val="00D14570"/>
    <w:rsid w:val="00D20000"/>
    <w:rsid w:val="00D20586"/>
    <w:rsid w:val="00D20D27"/>
    <w:rsid w:val="00D2263F"/>
    <w:rsid w:val="00D2548D"/>
    <w:rsid w:val="00D26334"/>
    <w:rsid w:val="00D316E4"/>
    <w:rsid w:val="00D32E0F"/>
    <w:rsid w:val="00D334AB"/>
    <w:rsid w:val="00D34147"/>
    <w:rsid w:val="00D34B44"/>
    <w:rsid w:val="00D36592"/>
    <w:rsid w:val="00D373A3"/>
    <w:rsid w:val="00D3793C"/>
    <w:rsid w:val="00D46851"/>
    <w:rsid w:val="00D47AA0"/>
    <w:rsid w:val="00D515CE"/>
    <w:rsid w:val="00D53116"/>
    <w:rsid w:val="00D53356"/>
    <w:rsid w:val="00D53428"/>
    <w:rsid w:val="00D537F6"/>
    <w:rsid w:val="00D54038"/>
    <w:rsid w:val="00D541F9"/>
    <w:rsid w:val="00D551D2"/>
    <w:rsid w:val="00D5732A"/>
    <w:rsid w:val="00D57A54"/>
    <w:rsid w:val="00D624B8"/>
    <w:rsid w:val="00D62598"/>
    <w:rsid w:val="00D62C0A"/>
    <w:rsid w:val="00D63284"/>
    <w:rsid w:val="00D655C5"/>
    <w:rsid w:val="00D71F44"/>
    <w:rsid w:val="00D738D6"/>
    <w:rsid w:val="00D74075"/>
    <w:rsid w:val="00D747B1"/>
    <w:rsid w:val="00D76883"/>
    <w:rsid w:val="00D804B7"/>
    <w:rsid w:val="00D80795"/>
    <w:rsid w:val="00D808B5"/>
    <w:rsid w:val="00D81721"/>
    <w:rsid w:val="00D83F3C"/>
    <w:rsid w:val="00D85150"/>
    <w:rsid w:val="00D85940"/>
    <w:rsid w:val="00D87E00"/>
    <w:rsid w:val="00D9134D"/>
    <w:rsid w:val="00D92464"/>
    <w:rsid w:val="00D96025"/>
    <w:rsid w:val="00D96454"/>
    <w:rsid w:val="00DA09F2"/>
    <w:rsid w:val="00DA1593"/>
    <w:rsid w:val="00DA243A"/>
    <w:rsid w:val="00DA2C7E"/>
    <w:rsid w:val="00DA2C8A"/>
    <w:rsid w:val="00DA37E1"/>
    <w:rsid w:val="00DA5FE4"/>
    <w:rsid w:val="00DA7A03"/>
    <w:rsid w:val="00DB1818"/>
    <w:rsid w:val="00DB3BE5"/>
    <w:rsid w:val="00DB444B"/>
    <w:rsid w:val="00DB5C91"/>
    <w:rsid w:val="00DB5FD8"/>
    <w:rsid w:val="00DB7186"/>
    <w:rsid w:val="00DB779E"/>
    <w:rsid w:val="00DC146B"/>
    <w:rsid w:val="00DC1C8B"/>
    <w:rsid w:val="00DC309B"/>
    <w:rsid w:val="00DC4DA2"/>
    <w:rsid w:val="00DC5291"/>
    <w:rsid w:val="00DD20A8"/>
    <w:rsid w:val="00DD40A9"/>
    <w:rsid w:val="00DD4EE9"/>
    <w:rsid w:val="00DD53C0"/>
    <w:rsid w:val="00DE404D"/>
    <w:rsid w:val="00DE757F"/>
    <w:rsid w:val="00DE7D8C"/>
    <w:rsid w:val="00DF0F19"/>
    <w:rsid w:val="00DF2732"/>
    <w:rsid w:val="00DF4AD0"/>
    <w:rsid w:val="00DF60DB"/>
    <w:rsid w:val="00E053E1"/>
    <w:rsid w:val="00E06D33"/>
    <w:rsid w:val="00E077D8"/>
    <w:rsid w:val="00E07831"/>
    <w:rsid w:val="00E10381"/>
    <w:rsid w:val="00E12DAC"/>
    <w:rsid w:val="00E13F87"/>
    <w:rsid w:val="00E17960"/>
    <w:rsid w:val="00E22A8A"/>
    <w:rsid w:val="00E24843"/>
    <w:rsid w:val="00E2535E"/>
    <w:rsid w:val="00E258A0"/>
    <w:rsid w:val="00E26844"/>
    <w:rsid w:val="00E30971"/>
    <w:rsid w:val="00E3347C"/>
    <w:rsid w:val="00E338CF"/>
    <w:rsid w:val="00E41817"/>
    <w:rsid w:val="00E41B57"/>
    <w:rsid w:val="00E45C4D"/>
    <w:rsid w:val="00E46555"/>
    <w:rsid w:val="00E5071A"/>
    <w:rsid w:val="00E52175"/>
    <w:rsid w:val="00E55C02"/>
    <w:rsid w:val="00E55FFA"/>
    <w:rsid w:val="00E5666F"/>
    <w:rsid w:val="00E569A4"/>
    <w:rsid w:val="00E61481"/>
    <w:rsid w:val="00E62835"/>
    <w:rsid w:val="00E62C79"/>
    <w:rsid w:val="00E634CD"/>
    <w:rsid w:val="00E65380"/>
    <w:rsid w:val="00E679E0"/>
    <w:rsid w:val="00E70506"/>
    <w:rsid w:val="00E77645"/>
    <w:rsid w:val="00E819C5"/>
    <w:rsid w:val="00E8744B"/>
    <w:rsid w:val="00E928A3"/>
    <w:rsid w:val="00E93139"/>
    <w:rsid w:val="00E9596B"/>
    <w:rsid w:val="00EA22F8"/>
    <w:rsid w:val="00EA2E2C"/>
    <w:rsid w:val="00EA45DC"/>
    <w:rsid w:val="00EA48A9"/>
    <w:rsid w:val="00EA4B96"/>
    <w:rsid w:val="00EA5774"/>
    <w:rsid w:val="00EA6499"/>
    <w:rsid w:val="00EA6EBB"/>
    <w:rsid w:val="00EB0BA3"/>
    <w:rsid w:val="00EB0F24"/>
    <w:rsid w:val="00EB4384"/>
    <w:rsid w:val="00EB46A1"/>
    <w:rsid w:val="00EB60BA"/>
    <w:rsid w:val="00EC1DED"/>
    <w:rsid w:val="00EC3973"/>
    <w:rsid w:val="00EC4A25"/>
    <w:rsid w:val="00EC4A71"/>
    <w:rsid w:val="00EC5D12"/>
    <w:rsid w:val="00EC6ACB"/>
    <w:rsid w:val="00EC7F98"/>
    <w:rsid w:val="00ED0EFF"/>
    <w:rsid w:val="00ED2CF8"/>
    <w:rsid w:val="00ED72C6"/>
    <w:rsid w:val="00ED7B26"/>
    <w:rsid w:val="00EE13A8"/>
    <w:rsid w:val="00EE1B94"/>
    <w:rsid w:val="00EE2D28"/>
    <w:rsid w:val="00EE6986"/>
    <w:rsid w:val="00EF0BCB"/>
    <w:rsid w:val="00EF115B"/>
    <w:rsid w:val="00EF6088"/>
    <w:rsid w:val="00EF628F"/>
    <w:rsid w:val="00EF66EB"/>
    <w:rsid w:val="00F025A2"/>
    <w:rsid w:val="00F0430E"/>
    <w:rsid w:val="00F04FFE"/>
    <w:rsid w:val="00F069F1"/>
    <w:rsid w:val="00F0753D"/>
    <w:rsid w:val="00F076C8"/>
    <w:rsid w:val="00F07719"/>
    <w:rsid w:val="00F13D6C"/>
    <w:rsid w:val="00F16632"/>
    <w:rsid w:val="00F17F82"/>
    <w:rsid w:val="00F2026E"/>
    <w:rsid w:val="00F21F3E"/>
    <w:rsid w:val="00F2210A"/>
    <w:rsid w:val="00F22463"/>
    <w:rsid w:val="00F227D9"/>
    <w:rsid w:val="00F362B1"/>
    <w:rsid w:val="00F37743"/>
    <w:rsid w:val="00F40521"/>
    <w:rsid w:val="00F40644"/>
    <w:rsid w:val="00F418AD"/>
    <w:rsid w:val="00F41BFB"/>
    <w:rsid w:val="00F42D7E"/>
    <w:rsid w:val="00F4454A"/>
    <w:rsid w:val="00F45FB1"/>
    <w:rsid w:val="00F50793"/>
    <w:rsid w:val="00F50E89"/>
    <w:rsid w:val="00F50F3A"/>
    <w:rsid w:val="00F53F36"/>
    <w:rsid w:val="00F54A3D"/>
    <w:rsid w:val="00F54E21"/>
    <w:rsid w:val="00F57E74"/>
    <w:rsid w:val="00F60518"/>
    <w:rsid w:val="00F6125C"/>
    <w:rsid w:val="00F62028"/>
    <w:rsid w:val="00F64AC5"/>
    <w:rsid w:val="00F64E0B"/>
    <w:rsid w:val="00F653B8"/>
    <w:rsid w:val="00F65F5C"/>
    <w:rsid w:val="00F66C0C"/>
    <w:rsid w:val="00F670C2"/>
    <w:rsid w:val="00F70B41"/>
    <w:rsid w:val="00F75727"/>
    <w:rsid w:val="00F76C5A"/>
    <w:rsid w:val="00F76F3D"/>
    <w:rsid w:val="00F76F8F"/>
    <w:rsid w:val="00F82690"/>
    <w:rsid w:val="00F8275A"/>
    <w:rsid w:val="00F83D09"/>
    <w:rsid w:val="00F873D2"/>
    <w:rsid w:val="00F9036B"/>
    <w:rsid w:val="00F92CEA"/>
    <w:rsid w:val="00F93027"/>
    <w:rsid w:val="00F94011"/>
    <w:rsid w:val="00F943E1"/>
    <w:rsid w:val="00F945CE"/>
    <w:rsid w:val="00F97736"/>
    <w:rsid w:val="00F97803"/>
    <w:rsid w:val="00FA0C9F"/>
    <w:rsid w:val="00FA1266"/>
    <w:rsid w:val="00FA17D9"/>
    <w:rsid w:val="00FA78A5"/>
    <w:rsid w:val="00FB3FA5"/>
    <w:rsid w:val="00FB5E21"/>
    <w:rsid w:val="00FB7070"/>
    <w:rsid w:val="00FC0DD1"/>
    <w:rsid w:val="00FC1192"/>
    <w:rsid w:val="00FC321B"/>
    <w:rsid w:val="00FC526A"/>
    <w:rsid w:val="00FC5D46"/>
    <w:rsid w:val="00FD0853"/>
    <w:rsid w:val="00FD67AC"/>
    <w:rsid w:val="00FE0650"/>
    <w:rsid w:val="00FE1752"/>
    <w:rsid w:val="00FE2AB4"/>
    <w:rsid w:val="00FE3201"/>
    <w:rsid w:val="00FE36C1"/>
    <w:rsid w:val="00FE3864"/>
    <w:rsid w:val="00FE40AD"/>
    <w:rsid w:val="00FE6409"/>
    <w:rsid w:val="00FE724C"/>
    <w:rsid w:val="00FF0774"/>
    <w:rsid w:val="00FF0944"/>
    <w:rsid w:val="00FF1402"/>
    <w:rsid w:val="00FF3B5E"/>
    <w:rsid w:val="00FF40A9"/>
    <w:rsid w:val="00FF46A4"/>
    <w:rsid w:val="00FF4C45"/>
    <w:rsid w:val="00FF5009"/>
    <w:rsid w:val="0480E4D6"/>
    <w:rsid w:val="0A3D0912"/>
    <w:rsid w:val="0A9FBE15"/>
    <w:rsid w:val="0CA52096"/>
    <w:rsid w:val="0DFE6B9A"/>
    <w:rsid w:val="100E4190"/>
    <w:rsid w:val="16F5C0C3"/>
    <w:rsid w:val="1B092716"/>
    <w:rsid w:val="1F300A03"/>
    <w:rsid w:val="21485C50"/>
    <w:rsid w:val="2549321D"/>
    <w:rsid w:val="264A047D"/>
    <w:rsid w:val="26A16533"/>
    <w:rsid w:val="2CD15FA7"/>
    <w:rsid w:val="31FBE816"/>
    <w:rsid w:val="325C326E"/>
    <w:rsid w:val="33867F86"/>
    <w:rsid w:val="368EEC31"/>
    <w:rsid w:val="37F6822D"/>
    <w:rsid w:val="3AEAA66C"/>
    <w:rsid w:val="3C0E3400"/>
    <w:rsid w:val="3FDF370F"/>
    <w:rsid w:val="4293D0C2"/>
    <w:rsid w:val="43D92159"/>
    <w:rsid w:val="44C15353"/>
    <w:rsid w:val="46B25721"/>
    <w:rsid w:val="4932129E"/>
    <w:rsid w:val="4A29F013"/>
    <w:rsid w:val="4A84F0FC"/>
    <w:rsid w:val="4CF77709"/>
    <w:rsid w:val="4D9E2B5C"/>
    <w:rsid w:val="4EB55D38"/>
    <w:rsid w:val="500BF380"/>
    <w:rsid w:val="5364E693"/>
    <w:rsid w:val="5579B0A8"/>
    <w:rsid w:val="56388D26"/>
    <w:rsid w:val="5768C37A"/>
    <w:rsid w:val="5A6424D0"/>
    <w:rsid w:val="5AC6B087"/>
    <w:rsid w:val="5FD03BA2"/>
    <w:rsid w:val="680F08A4"/>
    <w:rsid w:val="68468DFA"/>
    <w:rsid w:val="68A80ED2"/>
    <w:rsid w:val="6904FFEF"/>
    <w:rsid w:val="69E8DF88"/>
    <w:rsid w:val="6ACCC86A"/>
    <w:rsid w:val="6B65933F"/>
    <w:rsid w:val="6DB10048"/>
    <w:rsid w:val="6E5CC634"/>
    <w:rsid w:val="71A8E642"/>
    <w:rsid w:val="73EA5688"/>
    <w:rsid w:val="795470F5"/>
    <w:rsid w:val="7A94AD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50187F"/>
  <w15:chartTrackingRefBased/>
  <w15:docId w15:val="{1C55E0D5-5554-4362-A6AA-9F3F9AA87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numbering" w:customStyle="1" w:styleId="NoList1">
    <w:name w:val="No List1"/>
    <w:next w:val="NoList"/>
    <w:uiPriority w:val="99"/>
    <w:semiHidden/>
    <w:unhideWhenUsed/>
    <w:rsid w:val="00BF6BFD"/>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rsid w:val="00BF6BFD"/>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BF6BFD"/>
  </w:style>
  <w:style w:type="numbering" w:customStyle="1" w:styleId="NoList11">
    <w:name w:val="No List11"/>
    <w:next w:val="NoList"/>
    <w:uiPriority w:val="99"/>
    <w:semiHidden/>
    <w:unhideWhenUsed/>
    <w:rsid w:val="00BC4E5B"/>
  </w:style>
  <w:style w:type="numbering" w:customStyle="1" w:styleId="NoList3">
    <w:name w:val="No List3"/>
    <w:next w:val="NoList"/>
    <w:uiPriority w:val="99"/>
    <w:semiHidden/>
    <w:unhideWhenUsed/>
    <w:rsid w:val="00BC4E5B"/>
  </w:style>
  <w:style w:type="paragraph" w:customStyle="1" w:styleId="3GPPHeader">
    <w:name w:val="3GPP_Header"/>
    <w:basedOn w:val="Normal"/>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F50793"/>
    <w:rPr>
      <w:color w:val="2B579A"/>
      <w:shd w:val="clear" w:color="auto" w:fill="E1DFDD"/>
    </w:rPr>
  </w:style>
  <w:style w:type="paragraph" w:customStyle="1" w:styleId="Agreement">
    <w:name w:val="Agreement"/>
    <w:basedOn w:val="Normal"/>
    <w:next w:val="Normal"/>
    <w:qFormat/>
    <w:rsid w:val="00FC321B"/>
    <w:pPr>
      <w:numPr>
        <w:numId w:val="2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60066526">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5AIRPNAIUNRU-1156379521-3388</_dlc_DocId>
    <_dlc_DocIdUrl xmlns="71c5aaf6-e6ce-465b-b873-5148d2a4c105">
      <Url>https://nokia.sharepoint.com/sites/c5g/e2earch/_layouts/15/DocIdRedir.aspx?ID=5AIRPNAIUNRU-1156379521-3388</Url>
      <Description>5AIRPNAIUNRU-1156379521-3388</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2.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3.xml><?xml version="1.0" encoding="utf-8"?>
<ds:datastoreItem xmlns:ds="http://schemas.openxmlformats.org/officeDocument/2006/customXml" ds:itemID="{5FE7672C-FA7A-4E5C-8DA8-C90384207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5.xml><?xml version="1.0" encoding="utf-8"?>
<ds:datastoreItem xmlns:ds="http://schemas.openxmlformats.org/officeDocument/2006/customXml" ds:itemID="{9B349A26-8419-43FF-8BCB-F8C7620E71E3}">
  <ds:schemaRefs>
    <ds:schemaRef ds:uri="Microsoft.SharePoint.Taxonomy.ContentTypeSync"/>
  </ds:schemaRefs>
</ds:datastoreItem>
</file>

<file path=customXml/itemProps6.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5</Pages>
  <Words>2438</Words>
  <Characters>13899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16305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cp:lastModifiedBy>Nokia</cp:lastModifiedBy>
  <cp:revision>4</cp:revision>
  <dcterms:created xsi:type="dcterms:W3CDTF">2023-02-16T12:38:00Z</dcterms:created>
  <dcterms:modified xsi:type="dcterms:W3CDTF">2023-02-16T12:53:00Z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ab5d1310-0498-49dd-b7d6-2a168d833e8c</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0x010100518683DDB4CB714487F91A3B9BBBA0AA</vt:lpwstr>
  </property>
</Properties>
</file>